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805" w:rsidRDefault="001C2805" w:rsidP="0073288E">
      <w:pPr>
        <w:pStyle w:val="Title"/>
        <w:jc w:val="left"/>
      </w:pPr>
      <w:bookmarkStart w:id="0" w:name="_GoBack"/>
      <w:bookmarkEnd w:id="0"/>
      <w:r>
        <w:rPr>
          <w:noProof/>
          <w:spacing w:val="-3"/>
          <w:kern w:val="1"/>
          <w:szCs w:val="24"/>
          <w:lang w:eastAsia="en-US"/>
        </w:rPr>
        <w:drawing>
          <wp:inline distT="0" distB="0" distL="0" distR="0" wp14:anchorId="5B5DF11D" wp14:editId="3DF7CE49">
            <wp:extent cx="6938010" cy="898525"/>
            <wp:effectExtent l="0" t="0" r="0" b="0"/>
            <wp:docPr id="1" name="Picture 1" descr="O:\NPCC Graphics\NPCC Logo\NPCC Logos\NPCC_Inc_1040_Logo_with_Tex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NPCC Graphics\NPCC Logo\NPCC Logos\NPCC_Inc_1040_Logo_with_Text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801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36B" w:rsidRDefault="00A2336B" w:rsidP="0073288E">
      <w:pPr>
        <w:pStyle w:val="Title"/>
        <w:jc w:val="left"/>
        <w:rPr>
          <w:b w:val="0"/>
          <w:color w:val="FF0000"/>
          <w:sz w:val="20"/>
          <w:szCs w:val="20"/>
        </w:rPr>
      </w:pPr>
    </w:p>
    <w:p w:rsidR="001C2805" w:rsidRPr="00A2336B" w:rsidRDefault="00A2336B" w:rsidP="0073288E">
      <w:pPr>
        <w:pStyle w:val="Title"/>
        <w:jc w:val="left"/>
        <w:rPr>
          <w:b w:val="0"/>
          <w:sz w:val="22"/>
          <w:szCs w:val="22"/>
        </w:rPr>
      </w:pPr>
      <w:r w:rsidRPr="007E3BB8">
        <w:rPr>
          <w:b w:val="0"/>
          <w:color w:val="FF0000"/>
          <w:sz w:val="20"/>
          <w:szCs w:val="20"/>
          <w:shd w:val="clear" w:color="auto" w:fill="FFFF00"/>
        </w:rPr>
        <w:t>Please Complete and email this form t</w:t>
      </w:r>
      <w:r w:rsidR="00A5249A">
        <w:rPr>
          <w:b w:val="0"/>
          <w:color w:val="FF0000"/>
          <w:sz w:val="20"/>
          <w:szCs w:val="20"/>
          <w:shd w:val="clear" w:color="auto" w:fill="FFFF00"/>
        </w:rPr>
        <w:t>o;</w:t>
      </w:r>
      <w:r w:rsidRPr="007E3BB8">
        <w:rPr>
          <w:b w:val="0"/>
          <w:color w:val="FF0000"/>
          <w:sz w:val="20"/>
          <w:szCs w:val="20"/>
          <w:shd w:val="clear" w:color="auto" w:fill="FFFF00"/>
        </w:rPr>
        <w:t xml:space="preserve"> </w:t>
      </w:r>
      <w:r w:rsidR="00BD034D">
        <w:rPr>
          <w:b w:val="0"/>
          <w:color w:val="FF0000"/>
          <w:sz w:val="20"/>
          <w:szCs w:val="20"/>
          <w:shd w:val="clear" w:color="auto" w:fill="FFFF00"/>
        </w:rPr>
        <w:t xml:space="preserve">  </w:t>
      </w:r>
      <w:r w:rsidRPr="007E3BB8">
        <w:rPr>
          <w:b w:val="0"/>
          <w:color w:val="FF0000"/>
          <w:sz w:val="20"/>
          <w:szCs w:val="20"/>
          <w:shd w:val="clear" w:color="auto" w:fill="FFFF00"/>
        </w:rPr>
        <w:t>npccstandard@npcc.org</w:t>
      </w:r>
      <w:r>
        <w:rPr>
          <w:b w:val="0"/>
          <w:sz w:val="22"/>
          <w:szCs w:val="22"/>
        </w:rPr>
        <w:t xml:space="preserve"> </w:t>
      </w:r>
    </w:p>
    <w:p w:rsidR="008C4630" w:rsidRPr="00846CAC" w:rsidRDefault="000759A4" w:rsidP="0073288E">
      <w:pPr>
        <w:pStyle w:val="Title"/>
        <w:jc w:val="left"/>
        <w:rPr>
          <w:color w:val="000000" w:themeColor="text1"/>
          <w:sz w:val="32"/>
          <w:szCs w:val="32"/>
        </w:rPr>
      </w:pPr>
      <w:r w:rsidRPr="00846CAC">
        <w:rPr>
          <w:color w:val="000000" w:themeColor="text1"/>
          <w:sz w:val="32"/>
          <w:szCs w:val="32"/>
        </w:rPr>
        <w:t>Distributed Energy Resource</w:t>
      </w:r>
      <w:r w:rsidR="00BF20A2" w:rsidRPr="00846CAC">
        <w:rPr>
          <w:color w:val="000000" w:themeColor="text1"/>
          <w:sz w:val="32"/>
          <w:szCs w:val="32"/>
        </w:rPr>
        <w:t xml:space="preserve"> (DER)</w:t>
      </w:r>
      <w:r w:rsidRPr="00846CAC">
        <w:rPr>
          <w:color w:val="000000" w:themeColor="text1"/>
          <w:sz w:val="32"/>
          <w:szCs w:val="32"/>
        </w:rPr>
        <w:t xml:space="preserve">, </w:t>
      </w:r>
      <w:r w:rsidR="00846CAC" w:rsidRPr="00846CAC">
        <w:rPr>
          <w:color w:val="000000" w:themeColor="text1"/>
          <w:sz w:val="32"/>
          <w:szCs w:val="32"/>
        </w:rPr>
        <w:t xml:space="preserve">BES </w:t>
      </w:r>
      <w:r w:rsidRPr="00846CAC">
        <w:rPr>
          <w:color w:val="000000" w:themeColor="text1"/>
          <w:sz w:val="32"/>
          <w:szCs w:val="32"/>
        </w:rPr>
        <w:t>IMpact Reporting</w:t>
      </w:r>
      <w:r w:rsidR="00E12CA1" w:rsidRPr="00846CAC">
        <w:rPr>
          <w:color w:val="000000" w:themeColor="text1"/>
          <w:sz w:val="32"/>
          <w:szCs w:val="32"/>
        </w:rPr>
        <w:t xml:space="preserve"> Form</w:t>
      </w:r>
    </w:p>
    <w:tbl>
      <w:tblPr>
        <w:tblStyle w:val="PlainTable3"/>
        <w:tblW w:w="5000" w:type="pct"/>
        <w:tblCellMar>
          <w:top w:w="14" w:type="dxa"/>
          <w:left w:w="0" w:type="dxa"/>
          <w:bottom w:w="14" w:type="dxa"/>
          <w:right w:w="0" w:type="dxa"/>
        </w:tblCellMar>
        <w:tblLook w:val="0420" w:firstRow="1" w:lastRow="0" w:firstColumn="0" w:lastColumn="0" w:noHBand="0" w:noVBand="1"/>
        <w:tblDescription w:val="Contact information table"/>
      </w:tblPr>
      <w:tblGrid>
        <w:gridCol w:w="1754"/>
        <w:gridCol w:w="3608"/>
        <w:gridCol w:w="1815"/>
        <w:gridCol w:w="4297"/>
      </w:tblGrid>
      <w:tr w:rsidR="001720D1" w:rsidRPr="001720D1" w:rsidTr="00E12C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rPr>
              <w:color w:val="000000" w:themeColor="text1"/>
            </w:rPr>
            <w:id w:val="-777867703"/>
            <w:placeholder>
              <w:docPart w:val="4AB1BBD34E49426F8D90A27B8CA5AA2C"/>
            </w:placeholder>
            <w:temporary/>
            <w:showingPlcHdr/>
            <w15:appearance w15:val="hidden"/>
          </w:sdtPr>
          <w:sdtEndPr/>
          <w:sdtContent>
            <w:tc>
              <w:tcPr>
                <w:tcW w:w="1755" w:type="dxa"/>
                <w:tcBorders>
                  <w:left w:val="single" w:sz="18" w:space="0" w:color="FFFFFF" w:themeColor="background1"/>
                </w:tcBorders>
                <w:shd w:val="clear" w:color="auto" w:fill="auto"/>
              </w:tcPr>
              <w:p w:rsidR="00075CBA" w:rsidRPr="001720D1" w:rsidRDefault="004F1DE0" w:rsidP="008C4630">
                <w:pPr>
                  <w:pStyle w:val="Heading1"/>
                  <w:spacing w:before="20" w:after="20"/>
                  <w:outlineLvl w:val="0"/>
                  <w:rPr>
                    <w:color w:val="000000" w:themeColor="text1"/>
                  </w:rPr>
                </w:pPr>
                <w:r w:rsidRPr="001720D1">
                  <w:rPr>
                    <w:b/>
                    <w:color w:val="000000" w:themeColor="text1"/>
                  </w:rPr>
                  <w:t>Name</w:t>
                </w:r>
              </w:p>
            </w:tc>
          </w:sdtContent>
        </w:sdt>
        <w:tc>
          <w:tcPr>
            <w:tcW w:w="3608" w:type="dxa"/>
            <w:tcMar>
              <w:right w:w="216" w:type="dxa"/>
            </w:tcMar>
          </w:tcPr>
          <w:p w:rsidR="00075CBA" w:rsidRPr="001720D1" w:rsidRDefault="00075CBA" w:rsidP="000759A4">
            <w:pPr>
              <w:spacing w:before="20" w:after="20"/>
              <w:rPr>
                <w:color w:val="000000" w:themeColor="text1"/>
              </w:rPr>
            </w:pPr>
          </w:p>
        </w:tc>
        <w:tc>
          <w:tcPr>
            <w:tcW w:w="1815" w:type="dxa"/>
            <w:shd w:val="clear" w:color="auto" w:fill="auto"/>
          </w:tcPr>
          <w:p w:rsidR="00075CBA" w:rsidRPr="001720D1" w:rsidRDefault="00E12CA1" w:rsidP="000759A4">
            <w:pPr>
              <w:pStyle w:val="Heading1"/>
              <w:spacing w:before="20" w:after="20"/>
              <w:outlineLvl w:val="0"/>
              <w:rPr>
                <w:b/>
                <w:color w:val="000000" w:themeColor="text1"/>
              </w:rPr>
            </w:pPr>
            <w:r w:rsidRPr="001720D1">
              <w:rPr>
                <w:b/>
                <w:color w:val="000000" w:themeColor="text1"/>
              </w:rPr>
              <w:t>Date</w:t>
            </w:r>
          </w:p>
        </w:tc>
        <w:tc>
          <w:tcPr>
            <w:tcW w:w="4297" w:type="dxa"/>
            <w:tcBorders>
              <w:right w:val="single" w:sz="18" w:space="0" w:color="FFFFFF" w:themeColor="background1"/>
            </w:tcBorders>
          </w:tcPr>
          <w:p w:rsidR="00075CBA" w:rsidRPr="001720D1" w:rsidRDefault="00075CBA" w:rsidP="000759A4">
            <w:pPr>
              <w:spacing w:before="20" w:after="20"/>
              <w:rPr>
                <w:color w:val="000000" w:themeColor="text1"/>
              </w:rPr>
            </w:pPr>
          </w:p>
        </w:tc>
      </w:tr>
      <w:tr w:rsidR="001720D1" w:rsidRPr="001720D1" w:rsidTr="00E12C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755" w:type="dxa"/>
            <w:tcBorders>
              <w:left w:val="single" w:sz="18" w:space="0" w:color="FFFFFF" w:themeColor="background1"/>
            </w:tcBorders>
            <w:shd w:val="clear" w:color="auto" w:fill="auto"/>
          </w:tcPr>
          <w:p w:rsidR="00075CBA" w:rsidRPr="001720D1" w:rsidRDefault="006115EF" w:rsidP="008C4630">
            <w:pPr>
              <w:pStyle w:val="Heading1"/>
              <w:spacing w:before="20" w:after="20"/>
              <w:outlineLvl w:val="0"/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2122878195"/>
                <w:placeholder>
                  <w:docPart w:val="910DE37B59434BA78E8969CE3B8C991B"/>
                </w:placeholder>
                <w:temporary/>
                <w:showingPlcHdr/>
                <w15:appearance w15:val="hidden"/>
              </w:sdtPr>
              <w:sdtEndPr/>
              <w:sdtContent>
                <w:r w:rsidR="004F1DE0" w:rsidRPr="001720D1">
                  <w:rPr>
                    <w:color w:val="000000" w:themeColor="text1"/>
                  </w:rPr>
                  <w:t>Email</w:t>
                </w:r>
              </w:sdtContent>
            </w:sdt>
          </w:p>
        </w:tc>
        <w:tc>
          <w:tcPr>
            <w:tcW w:w="3608" w:type="dxa"/>
            <w:tcMar>
              <w:right w:w="216" w:type="dxa"/>
            </w:tcMar>
          </w:tcPr>
          <w:p w:rsidR="00075CBA" w:rsidRPr="001720D1" w:rsidRDefault="00075CBA" w:rsidP="000759A4">
            <w:pPr>
              <w:spacing w:before="20" w:after="20"/>
              <w:rPr>
                <w:color w:val="000000" w:themeColor="text1"/>
              </w:rPr>
            </w:pPr>
          </w:p>
        </w:tc>
        <w:tc>
          <w:tcPr>
            <w:tcW w:w="1815" w:type="dxa"/>
            <w:shd w:val="clear" w:color="auto" w:fill="auto"/>
          </w:tcPr>
          <w:p w:rsidR="00075CBA" w:rsidRPr="001720D1" w:rsidRDefault="00E12CA1" w:rsidP="000759A4">
            <w:pPr>
              <w:pStyle w:val="Heading1"/>
              <w:spacing w:before="20" w:after="20"/>
              <w:outlineLvl w:val="0"/>
              <w:rPr>
                <w:color w:val="000000" w:themeColor="text1"/>
              </w:rPr>
            </w:pPr>
            <w:r w:rsidRPr="001720D1">
              <w:rPr>
                <w:color w:val="000000" w:themeColor="text1"/>
              </w:rPr>
              <w:t>Company</w:t>
            </w:r>
          </w:p>
        </w:tc>
        <w:tc>
          <w:tcPr>
            <w:tcW w:w="4297" w:type="dxa"/>
            <w:tcBorders>
              <w:right w:val="single" w:sz="18" w:space="0" w:color="FFFFFF" w:themeColor="background1"/>
            </w:tcBorders>
          </w:tcPr>
          <w:p w:rsidR="00075CBA" w:rsidRPr="001720D1" w:rsidRDefault="00075CBA" w:rsidP="000759A4">
            <w:pPr>
              <w:spacing w:before="20" w:after="20"/>
              <w:rPr>
                <w:color w:val="000000" w:themeColor="text1"/>
              </w:rPr>
            </w:pPr>
          </w:p>
        </w:tc>
      </w:tr>
      <w:tr w:rsidR="001720D1" w:rsidRPr="001720D1" w:rsidTr="00E12CA1">
        <w:tc>
          <w:tcPr>
            <w:tcW w:w="1755" w:type="dxa"/>
            <w:shd w:val="clear" w:color="auto" w:fill="auto"/>
          </w:tcPr>
          <w:p w:rsidR="00E12CA1" w:rsidRPr="001720D1" w:rsidRDefault="00E12CA1" w:rsidP="00E12CA1">
            <w:pPr>
              <w:pStyle w:val="Heading1"/>
              <w:spacing w:before="20" w:after="20"/>
              <w:outlineLvl w:val="0"/>
              <w:rPr>
                <w:color w:val="000000" w:themeColor="text1"/>
              </w:rPr>
            </w:pPr>
            <w:r w:rsidRPr="001720D1">
              <w:rPr>
                <w:color w:val="000000" w:themeColor="text1"/>
              </w:rPr>
              <w:t>Impact on Bulk Electric System</w:t>
            </w:r>
          </w:p>
        </w:tc>
        <w:tc>
          <w:tcPr>
            <w:tcW w:w="3608" w:type="dxa"/>
            <w:tcBorders>
              <w:right w:val="single" w:sz="18" w:space="0" w:color="FFFFFF" w:themeColor="background1"/>
            </w:tcBorders>
          </w:tcPr>
          <w:p w:rsidR="00E12CA1" w:rsidRPr="001720D1" w:rsidRDefault="00E12CA1" w:rsidP="00E12CA1">
            <w:pPr>
              <w:spacing w:before="20" w:after="20"/>
              <w:rPr>
                <w:color w:val="000000" w:themeColor="text1"/>
              </w:rPr>
            </w:pPr>
          </w:p>
        </w:tc>
        <w:tc>
          <w:tcPr>
            <w:tcW w:w="1815" w:type="dxa"/>
            <w:shd w:val="clear" w:color="auto" w:fill="FFFFFF" w:themeFill="background1"/>
          </w:tcPr>
          <w:p w:rsidR="00E12CA1" w:rsidRPr="001720D1" w:rsidRDefault="00E12CA1" w:rsidP="00E12CA1">
            <w:pPr>
              <w:pStyle w:val="Heading1"/>
              <w:spacing w:before="20" w:after="20"/>
              <w:outlineLvl w:val="0"/>
              <w:rPr>
                <w:color w:val="000000" w:themeColor="text1"/>
              </w:rPr>
            </w:pPr>
            <w:r w:rsidRPr="001720D1">
              <w:rPr>
                <w:color w:val="000000" w:themeColor="text1"/>
              </w:rPr>
              <w:t>Area (NY, NE,</w:t>
            </w:r>
            <w:r w:rsidR="00FA564F">
              <w:rPr>
                <w:color w:val="000000" w:themeColor="text1"/>
              </w:rPr>
              <w:t xml:space="preserve"> State or Province</w:t>
            </w:r>
            <w:r w:rsidRPr="001720D1">
              <w:rPr>
                <w:color w:val="000000" w:themeColor="text1"/>
              </w:rPr>
              <w:t xml:space="preserve"> etc.</w:t>
            </w:r>
            <w:r w:rsidR="00A5249A">
              <w:rPr>
                <w:color w:val="000000" w:themeColor="text1"/>
              </w:rPr>
              <w:t>)</w:t>
            </w:r>
          </w:p>
        </w:tc>
        <w:tc>
          <w:tcPr>
            <w:tcW w:w="4297" w:type="dxa"/>
          </w:tcPr>
          <w:p w:rsidR="00E12CA1" w:rsidRPr="001720D1" w:rsidRDefault="00E12CA1" w:rsidP="00E12CA1">
            <w:pPr>
              <w:spacing w:before="20" w:after="20"/>
              <w:ind w:right="2346"/>
              <w:rPr>
                <w:color w:val="000000" w:themeColor="text1"/>
              </w:rPr>
            </w:pPr>
          </w:p>
        </w:tc>
      </w:tr>
    </w:tbl>
    <w:p w:rsidR="00075CBA" w:rsidRPr="00587EB8" w:rsidRDefault="000759A4">
      <w:pPr>
        <w:pStyle w:val="Heading3"/>
        <w:rPr>
          <w:color w:val="000000" w:themeColor="text1"/>
        </w:rPr>
      </w:pPr>
      <w:r w:rsidRPr="00E12CA1">
        <w:rPr>
          <w:color w:val="000000" w:themeColor="text1"/>
        </w:rPr>
        <w:t>Equipment Impacted</w:t>
      </w:r>
    </w:p>
    <w:tbl>
      <w:tblPr>
        <w:tblStyle w:val="PlainTable3"/>
        <w:tblW w:w="5000" w:type="pct"/>
        <w:tblLook w:val="0420" w:firstRow="1" w:lastRow="0" w:firstColumn="0" w:lastColumn="0" w:noHBand="0" w:noVBand="1"/>
        <w:tblDescription w:val="Trip hours table"/>
      </w:tblPr>
      <w:tblGrid>
        <w:gridCol w:w="1469"/>
        <w:gridCol w:w="1462"/>
        <w:gridCol w:w="5776"/>
        <w:gridCol w:w="2767"/>
      </w:tblGrid>
      <w:tr w:rsidR="00A42EA5" w:rsidTr="00A42E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69" w:type="dxa"/>
            <w:shd w:val="clear" w:color="auto" w:fill="0070C0"/>
          </w:tcPr>
          <w:p w:rsidR="00A42EA5" w:rsidRPr="000759A4" w:rsidRDefault="00A42EA5" w:rsidP="000759A4">
            <w:pPr>
              <w:pStyle w:val="Heading1"/>
              <w:outlineLvl w:val="0"/>
              <w:rPr>
                <w:b/>
                <w:color w:val="FFFFFF" w:themeColor="background1"/>
              </w:rPr>
            </w:pPr>
            <w:r w:rsidRPr="000759A4">
              <w:rPr>
                <w:b/>
                <w:color w:val="FFFFFF" w:themeColor="background1"/>
              </w:rPr>
              <w:t>Equipment</w:t>
            </w:r>
          </w:p>
        </w:tc>
        <w:tc>
          <w:tcPr>
            <w:tcW w:w="1462" w:type="dxa"/>
            <w:shd w:val="clear" w:color="auto" w:fill="0070C0"/>
          </w:tcPr>
          <w:p w:rsidR="00A42EA5" w:rsidRPr="000759A4" w:rsidRDefault="00A42EA5" w:rsidP="000759A4">
            <w:pPr>
              <w:pStyle w:val="Heading1"/>
              <w:outlineLvl w:val="0"/>
              <w:rPr>
                <w:b/>
                <w:color w:val="FFFFFF" w:themeColor="background1"/>
              </w:rPr>
            </w:pPr>
            <w:r w:rsidRPr="000759A4">
              <w:rPr>
                <w:b/>
                <w:color w:val="FFFFFF" w:themeColor="background1"/>
              </w:rPr>
              <w:t>Location</w:t>
            </w:r>
            <w:r>
              <w:rPr>
                <w:b/>
                <w:color w:val="FFFFFF" w:themeColor="background1"/>
              </w:rPr>
              <w:t xml:space="preserve"> </w:t>
            </w:r>
            <w:r w:rsidRPr="00A42EA5">
              <w:rPr>
                <w:color w:val="FFFFFF" w:themeColor="background1"/>
              </w:rPr>
              <w:t>(substation name, etc.</w:t>
            </w:r>
            <w:r>
              <w:rPr>
                <w:color w:val="FFFFFF" w:themeColor="background1"/>
              </w:rPr>
              <w:t>)</w:t>
            </w:r>
          </w:p>
        </w:tc>
        <w:tc>
          <w:tcPr>
            <w:tcW w:w="5776" w:type="dxa"/>
            <w:shd w:val="clear" w:color="auto" w:fill="0070C0"/>
          </w:tcPr>
          <w:p w:rsidR="00A42EA5" w:rsidRPr="00F017D8" w:rsidRDefault="00A42EA5" w:rsidP="00101AC0">
            <w:pPr>
              <w:pStyle w:val="Heading1"/>
              <w:outlineLvl w:val="0"/>
              <w:rPr>
                <w:b/>
                <w:color w:val="FFFFFF" w:themeColor="background1"/>
              </w:rPr>
            </w:pPr>
            <w:r w:rsidRPr="000759A4">
              <w:rPr>
                <w:b/>
                <w:color w:val="FFFFFF" w:themeColor="background1"/>
              </w:rPr>
              <w:t>Impact</w:t>
            </w:r>
            <w:r>
              <w:rPr>
                <w:color w:val="FFFFFF" w:themeColor="background1"/>
              </w:rPr>
              <w:t xml:space="preserve"> (</w:t>
            </w:r>
            <w:r w:rsidR="00101AC0">
              <w:rPr>
                <w:color w:val="FFFFFF" w:themeColor="background1"/>
              </w:rPr>
              <w:t>Positive reliability impact? Negative reliability impact-</w:t>
            </w:r>
            <w:r>
              <w:rPr>
                <w:color w:val="FFFFFF" w:themeColor="background1"/>
              </w:rPr>
              <w:t xml:space="preserve">Protection System failure, Misoperation, </w:t>
            </w:r>
            <w:r w:rsidR="00A2336B">
              <w:rPr>
                <w:color w:val="FFFFFF" w:themeColor="background1"/>
              </w:rPr>
              <w:t>load affected or lost?, power quality issue?</w:t>
            </w:r>
            <w:r w:rsidR="00101AC0">
              <w:rPr>
                <w:color w:val="FFFFFF" w:themeColor="background1"/>
              </w:rPr>
              <w:t>, etc)</w:t>
            </w:r>
          </w:p>
        </w:tc>
        <w:tc>
          <w:tcPr>
            <w:tcW w:w="2767" w:type="dxa"/>
            <w:shd w:val="clear" w:color="auto" w:fill="0070C0"/>
          </w:tcPr>
          <w:p w:rsidR="00A42EA5" w:rsidRPr="00A42EA5" w:rsidRDefault="00A42EA5" w:rsidP="00E12CA1">
            <w:pPr>
              <w:pStyle w:val="Heading1"/>
              <w:outlineLvl w:val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Duration of Impact, </w:t>
            </w:r>
            <w:r>
              <w:rPr>
                <w:color w:val="FFFFFF" w:themeColor="background1"/>
              </w:rPr>
              <w:t>(</w:t>
            </w:r>
            <w:r w:rsidRPr="00A42EA5">
              <w:rPr>
                <w:color w:val="FFFFFF" w:themeColor="background1"/>
              </w:rPr>
              <w:t xml:space="preserve">start and stop times, length of impact, ongoing? </w:t>
            </w:r>
            <w:r>
              <w:rPr>
                <w:color w:val="FFFFFF" w:themeColor="background1"/>
              </w:rPr>
              <w:t>e</w:t>
            </w:r>
            <w:r w:rsidRPr="00A42EA5">
              <w:rPr>
                <w:color w:val="FFFFFF" w:themeColor="background1"/>
              </w:rPr>
              <w:t>tc.</w:t>
            </w:r>
            <w:r>
              <w:rPr>
                <w:color w:val="FFFFFF" w:themeColor="background1"/>
              </w:rPr>
              <w:t>)</w:t>
            </w:r>
          </w:p>
        </w:tc>
      </w:tr>
      <w:tr w:rsidR="00A42EA5" w:rsidTr="00A42E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69" w:type="dxa"/>
          </w:tcPr>
          <w:p w:rsidR="00A42EA5" w:rsidRDefault="00A42EA5" w:rsidP="000759A4">
            <w:pPr>
              <w:spacing w:before="20" w:after="20"/>
            </w:pPr>
          </w:p>
        </w:tc>
        <w:tc>
          <w:tcPr>
            <w:tcW w:w="1462" w:type="dxa"/>
          </w:tcPr>
          <w:p w:rsidR="00A42EA5" w:rsidRDefault="00A42EA5" w:rsidP="000759A4">
            <w:pPr>
              <w:pStyle w:val="RightAlignedText"/>
              <w:spacing w:before="20" w:after="20"/>
            </w:pPr>
          </w:p>
        </w:tc>
        <w:tc>
          <w:tcPr>
            <w:tcW w:w="5776" w:type="dxa"/>
          </w:tcPr>
          <w:p w:rsidR="00A42EA5" w:rsidRDefault="00A42EA5" w:rsidP="000759A4">
            <w:pPr>
              <w:spacing w:before="20" w:after="20"/>
            </w:pPr>
          </w:p>
        </w:tc>
        <w:tc>
          <w:tcPr>
            <w:tcW w:w="2767" w:type="dxa"/>
          </w:tcPr>
          <w:p w:rsidR="00A42EA5" w:rsidRDefault="00A42EA5" w:rsidP="000759A4"/>
        </w:tc>
      </w:tr>
      <w:tr w:rsidR="00A42EA5" w:rsidTr="00A42EA5">
        <w:tc>
          <w:tcPr>
            <w:tcW w:w="1469" w:type="dxa"/>
          </w:tcPr>
          <w:p w:rsidR="00A42EA5" w:rsidRDefault="00A42EA5" w:rsidP="000759A4">
            <w:pPr>
              <w:spacing w:before="20" w:after="20"/>
            </w:pPr>
          </w:p>
        </w:tc>
        <w:tc>
          <w:tcPr>
            <w:tcW w:w="1462" w:type="dxa"/>
          </w:tcPr>
          <w:p w:rsidR="00A42EA5" w:rsidRDefault="00A42EA5" w:rsidP="000759A4">
            <w:pPr>
              <w:pStyle w:val="RightAlignedText"/>
              <w:spacing w:before="20" w:after="20"/>
            </w:pPr>
          </w:p>
        </w:tc>
        <w:tc>
          <w:tcPr>
            <w:tcW w:w="5776" w:type="dxa"/>
          </w:tcPr>
          <w:p w:rsidR="00A42EA5" w:rsidRDefault="00A42EA5" w:rsidP="000759A4">
            <w:pPr>
              <w:spacing w:before="20" w:after="20"/>
            </w:pPr>
          </w:p>
        </w:tc>
        <w:tc>
          <w:tcPr>
            <w:tcW w:w="2767" w:type="dxa"/>
          </w:tcPr>
          <w:p w:rsidR="00A42EA5" w:rsidRDefault="00A42EA5" w:rsidP="000759A4"/>
        </w:tc>
      </w:tr>
      <w:tr w:rsidR="00A42EA5" w:rsidTr="00A42E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469" w:type="dxa"/>
          </w:tcPr>
          <w:p w:rsidR="00A42EA5" w:rsidRDefault="00A42EA5" w:rsidP="000759A4">
            <w:pPr>
              <w:spacing w:before="20" w:after="20"/>
            </w:pPr>
          </w:p>
        </w:tc>
        <w:tc>
          <w:tcPr>
            <w:tcW w:w="1462" w:type="dxa"/>
          </w:tcPr>
          <w:p w:rsidR="00A42EA5" w:rsidRDefault="00A42EA5" w:rsidP="000759A4">
            <w:pPr>
              <w:pStyle w:val="RightAlignedText"/>
              <w:spacing w:before="20" w:after="20"/>
            </w:pPr>
          </w:p>
        </w:tc>
        <w:tc>
          <w:tcPr>
            <w:tcW w:w="5776" w:type="dxa"/>
          </w:tcPr>
          <w:p w:rsidR="00A42EA5" w:rsidRDefault="00A42EA5" w:rsidP="000759A4">
            <w:pPr>
              <w:spacing w:before="20" w:after="20"/>
            </w:pPr>
          </w:p>
        </w:tc>
        <w:tc>
          <w:tcPr>
            <w:tcW w:w="2767" w:type="dxa"/>
          </w:tcPr>
          <w:p w:rsidR="00A42EA5" w:rsidRDefault="00A42EA5" w:rsidP="000759A4"/>
        </w:tc>
      </w:tr>
    </w:tbl>
    <w:p w:rsidR="00075CBA" w:rsidRPr="001C2805" w:rsidRDefault="0028593B">
      <w:pPr>
        <w:pStyle w:val="Heading3"/>
        <w:rPr>
          <w:color w:val="0070C0"/>
        </w:rPr>
      </w:pPr>
      <w:r>
        <w:rPr>
          <w:color w:val="000000" w:themeColor="text1"/>
        </w:rPr>
        <w:t>Description of</w:t>
      </w:r>
      <w:r w:rsidR="00CB0CB3" w:rsidRPr="00E12CA1">
        <w:rPr>
          <w:color w:val="000000" w:themeColor="text1"/>
        </w:rPr>
        <w:t xml:space="preserve"> IMpact on BES</w:t>
      </w:r>
      <w:r>
        <w:rPr>
          <w:color w:val="000000" w:themeColor="text1"/>
        </w:rPr>
        <w:t>- What Happened or was observed?</w:t>
      </w:r>
      <w:r w:rsidR="00CB0CB3" w:rsidRPr="00E12CA1">
        <w:rPr>
          <w:color w:val="000000" w:themeColor="text1"/>
        </w:rPr>
        <w:t xml:space="preserve"> </w:t>
      </w:r>
    </w:p>
    <w:tbl>
      <w:tblPr>
        <w:tblStyle w:val="PlainTable3"/>
        <w:tblW w:w="5000" w:type="pct"/>
        <w:tblLayout w:type="fixed"/>
        <w:tblLook w:val="0420" w:firstRow="1" w:lastRow="0" w:firstColumn="0" w:lastColumn="0" w:noHBand="0" w:noVBand="1"/>
        <w:tblDescription w:val="Expenses table"/>
      </w:tblPr>
      <w:tblGrid>
        <w:gridCol w:w="11474"/>
      </w:tblGrid>
      <w:tr w:rsidR="00CB0CB3" w:rsidRPr="008A451F" w:rsidTr="00587E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"/>
        </w:trPr>
        <w:tc>
          <w:tcPr>
            <w:tcW w:w="11474" w:type="dxa"/>
            <w:tcBorders>
              <w:bottom w:val="single" w:sz="18" w:space="0" w:color="FFFFFF" w:themeColor="background1"/>
            </w:tcBorders>
            <w:shd w:val="clear" w:color="auto" w:fill="0070C0"/>
          </w:tcPr>
          <w:p w:rsidR="00CB0CB3" w:rsidRPr="00F017D8" w:rsidRDefault="00CB0CB3" w:rsidP="00101AC0">
            <w:pPr>
              <w:pStyle w:val="Heading1"/>
              <w:outlineLvl w:val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Please describe below the</w:t>
            </w:r>
            <w:r w:rsidR="00BF20A2">
              <w:rPr>
                <w:b/>
                <w:color w:val="FFFFFF" w:themeColor="background1"/>
              </w:rPr>
              <w:t xml:space="preserve"> details of all the </w:t>
            </w:r>
            <w:r>
              <w:rPr>
                <w:b/>
                <w:color w:val="FFFFFF" w:themeColor="background1"/>
              </w:rPr>
              <w:t>impact</w:t>
            </w:r>
            <w:r w:rsidR="00BF20A2">
              <w:rPr>
                <w:b/>
                <w:color w:val="FFFFFF" w:themeColor="background1"/>
              </w:rPr>
              <w:t>s</w:t>
            </w:r>
            <w:r>
              <w:rPr>
                <w:b/>
                <w:color w:val="FFFFFF" w:themeColor="background1"/>
              </w:rPr>
              <w:t xml:space="preserve"> of the DER</w:t>
            </w:r>
            <w:r w:rsidR="00BF20A2">
              <w:rPr>
                <w:b/>
                <w:color w:val="FFFFFF" w:themeColor="background1"/>
              </w:rPr>
              <w:t xml:space="preserve"> as it pertains to this report, </w:t>
            </w:r>
            <w:r w:rsidR="00101AC0">
              <w:rPr>
                <w:b/>
                <w:color w:val="FFFFFF" w:themeColor="background1"/>
              </w:rPr>
              <w:t xml:space="preserve">such as load loss, loss of life, </w:t>
            </w:r>
            <w:r w:rsidR="00BF20A2">
              <w:rPr>
                <w:b/>
                <w:color w:val="FFFFFF" w:themeColor="background1"/>
              </w:rPr>
              <w:t>equipment failure</w:t>
            </w:r>
            <w:r w:rsidR="00101AC0">
              <w:rPr>
                <w:b/>
                <w:color w:val="FFFFFF" w:themeColor="background1"/>
              </w:rPr>
              <w:t xml:space="preserve"> or potential reliability improvement</w:t>
            </w:r>
            <w:r w:rsidR="00BF20A2">
              <w:rPr>
                <w:b/>
                <w:color w:val="FFFFFF" w:themeColor="background1"/>
              </w:rPr>
              <w:t>.</w:t>
            </w:r>
            <w:r w:rsidR="00BE6EBD">
              <w:rPr>
                <w:b/>
                <w:color w:val="FFFFFF" w:themeColor="background1"/>
              </w:rPr>
              <w:t xml:space="preserve">  A sequence of events </w:t>
            </w:r>
            <w:r w:rsidR="00BD034D">
              <w:rPr>
                <w:b/>
                <w:color w:val="FFFFFF" w:themeColor="background1"/>
              </w:rPr>
              <w:t xml:space="preserve">showing the impact </w:t>
            </w:r>
            <w:r w:rsidR="00BE6EBD">
              <w:rPr>
                <w:b/>
                <w:color w:val="FFFFFF" w:themeColor="background1"/>
              </w:rPr>
              <w:t>is helpful.</w:t>
            </w:r>
            <w:r w:rsidR="00101AC0">
              <w:rPr>
                <w:b/>
                <w:color w:val="FFFFFF" w:themeColor="background1"/>
              </w:rPr>
              <w:t xml:space="preserve">  Attach supporting information to this form if necessary.</w:t>
            </w:r>
          </w:p>
        </w:tc>
      </w:tr>
      <w:tr w:rsidR="00BF20A2" w:rsidTr="00BF20A2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74" w:type="dxa"/>
          </w:tcPr>
          <w:p w:rsidR="00BF20A2" w:rsidRDefault="00BF20A2" w:rsidP="00AC17C7"/>
          <w:p w:rsidR="00BF20A2" w:rsidRDefault="00BF20A2" w:rsidP="00AC17C7"/>
          <w:p w:rsidR="00BF20A2" w:rsidRDefault="00BF20A2" w:rsidP="00AC17C7"/>
          <w:p w:rsidR="00BF20A2" w:rsidRDefault="00BF20A2" w:rsidP="00AC17C7"/>
          <w:p w:rsidR="00BF20A2" w:rsidRDefault="00BF20A2" w:rsidP="00AC17C7"/>
        </w:tc>
      </w:tr>
    </w:tbl>
    <w:p w:rsidR="00BF20A2" w:rsidRPr="00E12CA1" w:rsidRDefault="00BF20A2" w:rsidP="00BF20A2">
      <w:pPr>
        <w:pStyle w:val="Heading3"/>
        <w:rPr>
          <w:color w:val="000000" w:themeColor="text1"/>
        </w:rPr>
      </w:pPr>
      <w:r w:rsidRPr="00E12CA1">
        <w:rPr>
          <w:color w:val="000000" w:themeColor="text1"/>
        </w:rPr>
        <w:t xml:space="preserve">Root Cause </w:t>
      </w:r>
      <w:r w:rsidR="00101AC0">
        <w:rPr>
          <w:color w:val="000000" w:themeColor="text1"/>
        </w:rPr>
        <w:t xml:space="preserve">or additional </w:t>
      </w:r>
      <w:r w:rsidRPr="00E12CA1">
        <w:rPr>
          <w:color w:val="000000" w:themeColor="text1"/>
        </w:rPr>
        <w:t xml:space="preserve">Analysis </w:t>
      </w:r>
    </w:p>
    <w:tbl>
      <w:tblPr>
        <w:tblStyle w:val="PlainTable3"/>
        <w:tblW w:w="5000" w:type="pct"/>
        <w:tblLayout w:type="fixed"/>
        <w:tblLook w:val="0420" w:firstRow="1" w:lastRow="0" w:firstColumn="0" w:lastColumn="0" w:noHBand="0" w:noVBand="1"/>
        <w:tblDescription w:val="Expenses table"/>
      </w:tblPr>
      <w:tblGrid>
        <w:gridCol w:w="11474"/>
      </w:tblGrid>
      <w:tr w:rsidR="00BF20A2" w:rsidRPr="008A451F" w:rsidTr="00587E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"/>
        </w:trPr>
        <w:tc>
          <w:tcPr>
            <w:tcW w:w="11474" w:type="dxa"/>
            <w:tcBorders>
              <w:bottom w:val="single" w:sz="18" w:space="0" w:color="FFFFFF" w:themeColor="background1"/>
            </w:tcBorders>
            <w:shd w:val="clear" w:color="auto" w:fill="0070C0"/>
          </w:tcPr>
          <w:p w:rsidR="00BF20A2" w:rsidRPr="00F017D8" w:rsidRDefault="00BF20A2" w:rsidP="0028593B">
            <w:pPr>
              <w:pStyle w:val="Heading1"/>
              <w:outlineLvl w:val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Please describe below the details of any investigation your company may have already done to identify causes or contributing factors to the incident.</w:t>
            </w:r>
            <w:r w:rsidR="0028593B">
              <w:rPr>
                <w:b/>
                <w:color w:val="FFFFFF" w:themeColor="background1"/>
              </w:rPr>
              <w:t xml:space="preserve">  This will help NPCC route the issue properly to address it.</w:t>
            </w:r>
          </w:p>
        </w:tc>
      </w:tr>
      <w:tr w:rsidR="00BF20A2" w:rsidTr="00AC17C7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74" w:type="dxa"/>
          </w:tcPr>
          <w:p w:rsidR="00BF20A2" w:rsidRDefault="00BF20A2" w:rsidP="00AC17C7"/>
          <w:p w:rsidR="00BF20A2" w:rsidRDefault="00BF20A2" w:rsidP="00AC17C7"/>
          <w:p w:rsidR="00BF20A2" w:rsidRDefault="00BF20A2" w:rsidP="00AC17C7"/>
          <w:p w:rsidR="00BF20A2" w:rsidRDefault="00BF20A2" w:rsidP="00AC17C7"/>
          <w:p w:rsidR="00BF20A2" w:rsidRDefault="00BF20A2" w:rsidP="00AC17C7"/>
        </w:tc>
      </w:tr>
    </w:tbl>
    <w:p w:rsidR="00BF20A2" w:rsidRPr="00E12CA1" w:rsidRDefault="00BF20A2" w:rsidP="00BF20A2">
      <w:pPr>
        <w:pStyle w:val="Heading3"/>
        <w:rPr>
          <w:color w:val="000000" w:themeColor="text1"/>
        </w:rPr>
      </w:pPr>
      <w:r w:rsidRPr="00E12CA1">
        <w:rPr>
          <w:color w:val="000000" w:themeColor="text1"/>
        </w:rPr>
        <w:t xml:space="preserve">NPCC Review of Issue and RecoMmendations (i.e. Refer to NERC, develop a </w:t>
      </w:r>
      <w:r w:rsidR="0028593B">
        <w:rPr>
          <w:color w:val="000000" w:themeColor="text1"/>
        </w:rPr>
        <w:t xml:space="preserve">Criteria </w:t>
      </w:r>
      <w:r w:rsidRPr="00E12CA1">
        <w:rPr>
          <w:color w:val="000000" w:themeColor="text1"/>
        </w:rPr>
        <w:t xml:space="preserve">Guideline, </w:t>
      </w:r>
      <w:r w:rsidR="00E12CA1">
        <w:rPr>
          <w:color w:val="000000" w:themeColor="text1"/>
        </w:rPr>
        <w:t xml:space="preserve">Already Addressed or IdentifieD, </w:t>
      </w:r>
      <w:r w:rsidRPr="00E12CA1">
        <w:rPr>
          <w:color w:val="000000" w:themeColor="text1"/>
        </w:rPr>
        <w:t>etc.)</w:t>
      </w:r>
    </w:p>
    <w:tbl>
      <w:tblPr>
        <w:tblStyle w:val="PlainTable3"/>
        <w:tblW w:w="5000" w:type="pct"/>
        <w:tblLayout w:type="fixed"/>
        <w:tblLook w:val="0420" w:firstRow="1" w:lastRow="0" w:firstColumn="0" w:lastColumn="0" w:noHBand="0" w:noVBand="1"/>
        <w:tblDescription w:val="Expenses table"/>
      </w:tblPr>
      <w:tblGrid>
        <w:gridCol w:w="11474"/>
      </w:tblGrid>
      <w:tr w:rsidR="00BF20A2" w:rsidRPr="008A451F" w:rsidTr="00BF20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"/>
        </w:trPr>
        <w:tc>
          <w:tcPr>
            <w:tcW w:w="11474" w:type="dxa"/>
            <w:tcBorders>
              <w:bottom w:val="none" w:sz="0" w:space="0" w:color="auto"/>
            </w:tcBorders>
          </w:tcPr>
          <w:p w:rsidR="00BF20A2" w:rsidRDefault="00BF20A2" w:rsidP="00AC17C7"/>
          <w:p w:rsidR="00BF20A2" w:rsidRPr="00F017D8" w:rsidRDefault="00BF20A2" w:rsidP="00AC17C7">
            <w:pPr>
              <w:pStyle w:val="Heading1"/>
              <w:outlineLvl w:val="0"/>
              <w:rPr>
                <w:b/>
                <w:color w:val="FFFFFF" w:themeColor="background1"/>
              </w:rPr>
            </w:pPr>
          </w:p>
        </w:tc>
      </w:tr>
    </w:tbl>
    <w:p w:rsidR="005C175A" w:rsidRPr="00E12CA1" w:rsidRDefault="00E12CA1" w:rsidP="00CA0EC2">
      <w:pPr>
        <w:rPr>
          <w:b/>
          <w:color w:val="355D7E" w:themeColor="accent2" w:themeShade="80"/>
        </w:rPr>
      </w:pPr>
      <w:r w:rsidRPr="00E12CA1">
        <w:rPr>
          <w:b/>
          <w:color w:val="000000" w:themeColor="text1"/>
        </w:rPr>
        <w:t>NPCC</w:t>
      </w:r>
      <w:r>
        <w:rPr>
          <w:b/>
          <w:color w:val="000000" w:themeColor="text1"/>
        </w:rPr>
        <w:t xml:space="preserve"> Date of Resolution of Issue </w:t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</w:r>
      <w:r>
        <w:rPr>
          <w:b/>
          <w:color w:val="000000" w:themeColor="text1"/>
        </w:rPr>
        <w:softHyphen/>
        <w:t>______________</w:t>
      </w:r>
    </w:p>
    <w:sectPr w:rsidR="005C175A" w:rsidRPr="00E12CA1" w:rsidSect="00A5249A">
      <w:footerReference w:type="default" r:id="rId11"/>
      <w:pgSz w:w="12240" w:h="15840"/>
      <w:pgMar w:top="540" w:right="360" w:bottom="245" w:left="360" w:header="576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975" w:rsidRDefault="00F01975">
      <w:pPr>
        <w:spacing w:before="0" w:after="0"/>
      </w:pPr>
      <w:r>
        <w:separator/>
      </w:r>
    </w:p>
  </w:endnote>
  <w:endnote w:type="continuationSeparator" w:id="0">
    <w:p w:rsidR="00F01975" w:rsidRDefault="00F0197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MS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0122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175A" w:rsidRDefault="005C175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56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975" w:rsidRDefault="00F01975">
      <w:pPr>
        <w:spacing w:before="0" w:after="0"/>
      </w:pPr>
      <w:r>
        <w:separator/>
      </w:r>
    </w:p>
  </w:footnote>
  <w:footnote w:type="continuationSeparator" w:id="0">
    <w:p w:rsidR="00F01975" w:rsidRDefault="00F01975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9A4"/>
    <w:rsid w:val="00035876"/>
    <w:rsid w:val="000759A4"/>
    <w:rsid w:val="00075CBA"/>
    <w:rsid w:val="00101AC0"/>
    <w:rsid w:val="00101D55"/>
    <w:rsid w:val="001142D8"/>
    <w:rsid w:val="00163B26"/>
    <w:rsid w:val="001720D1"/>
    <w:rsid w:val="001808D7"/>
    <w:rsid w:val="001C2805"/>
    <w:rsid w:val="002640A9"/>
    <w:rsid w:val="0028593B"/>
    <w:rsid w:val="00366A01"/>
    <w:rsid w:val="0044542A"/>
    <w:rsid w:val="004906DF"/>
    <w:rsid w:val="004F1DE0"/>
    <w:rsid w:val="00537A46"/>
    <w:rsid w:val="005628D3"/>
    <w:rsid w:val="00587EB8"/>
    <w:rsid w:val="005C175A"/>
    <w:rsid w:val="006115EF"/>
    <w:rsid w:val="00611CAA"/>
    <w:rsid w:val="006D24C9"/>
    <w:rsid w:val="006E1920"/>
    <w:rsid w:val="0073288E"/>
    <w:rsid w:val="007523E7"/>
    <w:rsid w:val="007E3BB8"/>
    <w:rsid w:val="00846CAC"/>
    <w:rsid w:val="008A451F"/>
    <w:rsid w:val="008C4630"/>
    <w:rsid w:val="00930E01"/>
    <w:rsid w:val="00941F5A"/>
    <w:rsid w:val="00954CD4"/>
    <w:rsid w:val="00A2336B"/>
    <w:rsid w:val="00A42EA5"/>
    <w:rsid w:val="00A5249A"/>
    <w:rsid w:val="00AE739E"/>
    <w:rsid w:val="00BB3541"/>
    <w:rsid w:val="00BD034D"/>
    <w:rsid w:val="00BE6EBD"/>
    <w:rsid w:val="00BF20A2"/>
    <w:rsid w:val="00CA0EC2"/>
    <w:rsid w:val="00CB0CB3"/>
    <w:rsid w:val="00CB6CFB"/>
    <w:rsid w:val="00CC2557"/>
    <w:rsid w:val="00D42EC5"/>
    <w:rsid w:val="00DD0896"/>
    <w:rsid w:val="00E12CA1"/>
    <w:rsid w:val="00EF6B08"/>
    <w:rsid w:val="00F017D8"/>
    <w:rsid w:val="00F01975"/>
    <w:rsid w:val="00F13B99"/>
    <w:rsid w:val="00F25A5C"/>
    <w:rsid w:val="00F50EE2"/>
    <w:rsid w:val="00F76E23"/>
    <w:rsid w:val="00F87232"/>
    <w:rsid w:val="00FA564F"/>
    <w:rsid w:val="00FB01AE"/>
    <w:rsid w:val="00FC09CC"/>
    <w:rsid w:val="00FE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98BAB70-6B80-40C5-9835-186147ADF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ja-JP" w:bidi="ar-SA"/>
      </w:rPr>
    </w:rPrDefault>
    <w:pPrDefault>
      <w:pPr>
        <w:spacing w:before="20" w:after="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2" w:unhideWhenUsed="1" w:qFormat="1"/>
    <w:lsdException w:name="heading 8" w:semiHidden="1" w:uiPriority="2" w:unhideWhenUsed="1" w:qFormat="1"/>
    <w:lsdException w:name="heading 9" w:semiHidden="1" w:uiPriority="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7B8C"/>
  </w:style>
  <w:style w:type="paragraph" w:styleId="Heading1">
    <w:name w:val="heading 1"/>
    <w:basedOn w:val="Normal"/>
    <w:link w:val="Heading1Char"/>
    <w:uiPriority w:val="2"/>
    <w:unhideWhenUsed/>
    <w:qFormat/>
    <w:rsid w:val="00163B26"/>
    <w:pPr>
      <w:outlineLvl w:val="0"/>
    </w:pPr>
    <w:rPr>
      <w:rFonts w:asciiTheme="majorHAnsi" w:eastAsiaTheme="majorEastAsia" w:hAnsiTheme="majorHAnsi" w:cstheme="majorBidi"/>
      <w:b/>
      <w:color w:val="0E5563" w:themeColor="accent5"/>
      <w:szCs w:val="36"/>
    </w:rPr>
  </w:style>
  <w:style w:type="paragraph" w:styleId="Heading2">
    <w:name w:val="heading 2"/>
    <w:basedOn w:val="Normal"/>
    <w:link w:val="Heading2Char"/>
    <w:uiPriority w:val="2"/>
    <w:unhideWhenUsed/>
    <w:qFormat/>
    <w:rsid w:val="00163B26"/>
    <w:pPr>
      <w:jc w:val="right"/>
      <w:outlineLvl w:val="1"/>
    </w:pPr>
    <w:rPr>
      <w:rFonts w:asciiTheme="majorHAnsi" w:eastAsiaTheme="majorEastAsia" w:hAnsiTheme="majorHAnsi" w:cstheme="majorBidi"/>
      <w:b/>
      <w:bCs/>
      <w:color w:val="355D7E" w:themeColor="accent2" w:themeShade="80"/>
    </w:rPr>
  </w:style>
  <w:style w:type="paragraph" w:styleId="Heading3">
    <w:name w:val="heading 3"/>
    <w:basedOn w:val="Normal"/>
    <w:link w:val="Heading3Char"/>
    <w:uiPriority w:val="2"/>
    <w:unhideWhenUsed/>
    <w:qFormat/>
    <w:rsid w:val="00163B26"/>
    <w:pPr>
      <w:keepNext/>
      <w:keepLines/>
      <w:pBdr>
        <w:bottom w:val="single" w:sz="18" w:space="1" w:color="FFC40C" w:themeColor="accent4"/>
      </w:pBdr>
      <w:spacing w:before="240" w:after="0"/>
      <w:contextualSpacing/>
      <w:outlineLvl w:val="2"/>
    </w:pPr>
    <w:rPr>
      <w:rFonts w:asciiTheme="majorHAnsi" w:eastAsiaTheme="majorEastAsia" w:hAnsiTheme="majorHAnsi" w:cstheme="majorBidi"/>
      <w:b/>
      <w:caps/>
      <w:color w:val="0E5563" w:themeColor="accent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2"/>
    <w:semiHidden/>
    <w:unhideWhenUsed/>
    <w:qFormat/>
    <w:pPr>
      <w:keepNext/>
      <w:keepLines/>
      <w:outlineLvl w:val="3"/>
    </w:pPr>
    <w:rPr>
      <w:rFonts w:asciiTheme="majorHAnsi" w:eastAsiaTheme="majorEastAsia" w:hAnsiTheme="majorHAnsi" w:cstheme="majorBidi"/>
      <w:i/>
      <w:iCs/>
      <w:color w:val="B85A22" w:themeColor="accent1" w:themeShade="BF"/>
    </w:rPr>
  </w:style>
  <w:style w:type="paragraph" w:styleId="Heading5">
    <w:name w:val="heading 5"/>
    <w:basedOn w:val="Normal"/>
    <w:next w:val="Normal"/>
    <w:link w:val="Heading5Char"/>
    <w:uiPriority w:val="2"/>
    <w:semiHidden/>
    <w:unhideWhenUsed/>
    <w:qFormat/>
    <w:pPr>
      <w:keepNext/>
      <w:keepLines/>
      <w:outlineLvl w:val="4"/>
    </w:pPr>
    <w:rPr>
      <w:rFonts w:asciiTheme="majorHAnsi" w:eastAsiaTheme="majorEastAsia" w:hAnsiTheme="majorHAnsi" w:cstheme="majorBidi"/>
      <w:b/>
      <w:i/>
      <w:color w:val="B85A22" w:themeColor="accent1" w:themeShade="BF"/>
    </w:rPr>
  </w:style>
  <w:style w:type="paragraph" w:styleId="Heading6">
    <w:name w:val="heading 6"/>
    <w:basedOn w:val="Normal"/>
    <w:next w:val="Normal"/>
    <w:link w:val="Heading6Char"/>
    <w:uiPriority w:val="2"/>
    <w:semiHidden/>
    <w:unhideWhenUsed/>
    <w:qFormat/>
    <w:pPr>
      <w:keepNext/>
      <w:keepLines/>
      <w:spacing w:after="0"/>
      <w:outlineLvl w:val="5"/>
    </w:pPr>
    <w:rPr>
      <w:rFonts w:asciiTheme="majorHAnsi" w:eastAsiaTheme="majorEastAsia" w:hAnsiTheme="majorHAnsi" w:cstheme="majorBidi"/>
      <w:sz w:val="18"/>
    </w:rPr>
  </w:style>
  <w:style w:type="paragraph" w:styleId="Heading7">
    <w:name w:val="heading 7"/>
    <w:basedOn w:val="Normal"/>
    <w:next w:val="Normal"/>
    <w:link w:val="Heading7Char"/>
    <w:uiPriority w:val="2"/>
    <w:semiHidden/>
    <w:unhideWhenUsed/>
    <w:qFormat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sz w:val="18"/>
    </w:rPr>
  </w:style>
  <w:style w:type="paragraph" w:styleId="Heading8">
    <w:name w:val="heading 8"/>
    <w:basedOn w:val="Normal"/>
    <w:next w:val="Normal"/>
    <w:link w:val="Heading8Char"/>
    <w:uiPriority w:val="2"/>
    <w:semiHidden/>
    <w:unhideWhenUsed/>
    <w:qFormat/>
    <w:pPr>
      <w:keepNext/>
      <w:keepLines/>
      <w:spacing w:after="0"/>
      <w:outlineLvl w:val="7"/>
    </w:pPr>
    <w:rPr>
      <w:rFonts w:asciiTheme="majorHAnsi" w:eastAsiaTheme="majorEastAsia" w:hAnsiTheme="majorHAnsi" w:cstheme="majorBidi"/>
      <w:b/>
      <w:sz w:val="18"/>
    </w:rPr>
  </w:style>
  <w:style w:type="paragraph" w:styleId="Heading9">
    <w:name w:val="heading 9"/>
    <w:basedOn w:val="Normal"/>
    <w:next w:val="Normal"/>
    <w:link w:val="Heading9Char"/>
    <w:uiPriority w:val="2"/>
    <w:semiHidden/>
    <w:unhideWhenUsed/>
    <w:qFormat/>
    <w:pPr>
      <w:keepNext/>
      <w:keepLines/>
      <w:spacing w:after="0"/>
      <w:outlineLvl w:val="8"/>
    </w:pPr>
    <w:rPr>
      <w:rFonts w:asciiTheme="majorHAnsi" w:eastAsiaTheme="majorEastAsia" w:hAnsiTheme="majorHAnsi" w:cstheme="majorBidi"/>
      <w:b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semiHidden/>
    <w:unhideWhenUsed/>
    <w:qFormat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 w:val="0"/>
      <w:smallCaps/>
      <w:color w:val="DD8047" w:themeColor="accent1"/>
      <w:spacing w:val="0"/>
    </w:rPr>
  </w:style>
  <w:style w:type="character" w:customStyle="1" w:styleId="Heading1Char">
    <w:name w:val="Heading 1 Char"/>
    <w:basedOn w:val="DefaultParagraphFont"/>
    <w:link w:val="Heading1"/>
    <w:uiPriority w:val="2"/>
    <w:rsid w:val="00163B26"/>
    <w:rPr>
      <w:rFonts w:asciiTheme="majorHAnsi" w:eastAsiaTheme="majorEastAsia" w:hAnsiTheme="majorHAnsi" w:cstheme="majorBidi"/>
      <w:b/>
      <w:color w:val="0E5563" w:themeColor="accent5"/>
      <w:szCs w:val="36"/>
    </w:rPr>
  </w:style>
  <w:style w:type="character" w:customStyle="1" w:styleId="Heading2Char">
    <w:name w:val="Heading 2 Char"/>
    <w:basedOn w:val="DefaultParagraphFont"/>
    <w:link w:val="Heading2"/>
    <w:uiPriority w:val="2"/>
    <w:rsid w:val="00163B26"/>
    <w:rPr>
      <w:rFonts w:asciiTheme="majorHAnsi" w:eastAsiaTheme="majorEastAsia" w:hAnsiTheme="majorHAnsi" w:cstheme="majorBidi"/>
      <w:b/>
      <w:bCs/>
      <w:color w:val="355D7E" w:themeColor="accent2" w:themeShade="80"/>
    </w:rPr>
  </w:style>
  <w:style w:type="table" w:styleId="GridTable1Light-Accent6">
    <w:name w:val="Grid Table 1 Light Accent 6"/>
    <w:basedOn w:val="TableNormal"/>
    <w:uiPriority w:val="46"/>
    <w:pPr>
      <w:spacing w:before="40" w:after="0"/>
    </w:pPr>
    <w:rPr>
      <w:kern w:val="21"/>
      <w14:ligatures w14:val="standard"/>
    </w:rPr>
    <w:tblPr>
      <w:tblStyleRowBandSize w:val="1"/>
      <w:tblStyleColBandSize w:val="1"/>
      <w:tblBorders>
        <w:top w:val="single" w:sz="4" w:space="0" w:color="D5D1D1" w:themeColor="accent6" w:themeTint="66"/>
        <w:left w:val="single" w:sz="4" w:space="0" w:color="D5D1D1" w:themeColor="accent6" w:themeTint="66"/>
        <w:bottom w:val="single" w:sz="4" w:space="0" w:color="D5D1D1" w:themeColor="accent6" w:themeTint="66"/>
        <w:right w:val="single" w:sz="4" w:space="0" w:color="D5D1D1" w:themeColor="accent6" w:themeTint="66"/>
        <w:insideH w:val="single" w:sz="4" w:space="0" w:color="D5D1D1" w:themeColor="accent6" w:themeTint="66"/>
        <w:insideV w:val="single" w:sz="4" w:space="0" w:color="D5D1D1" w:themeColor="accent6" w:themeTint="66"/>
      </w:tblBorders>
      <w:tblCellMar>
        <w:top w:w="29" w:type="dxa"/>
        <w:bottom w:w="29" w:type="dxa"/>
      </w:tblCellMar>
    </w:tblPr>
    <w:tblStylePr w:type="firstRow">
      <w:rPr>
        <w:b/>
        <w:bCs/>
      </w:rPr>
      <w:tblPr/>
      <w:tcPr>
        <w:tcBorders>
          <w:bottom w:val="single" w:sz="12" w:space="0" w:color="C0BAB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3">
    <w:name w:val="Plain Table 3"/>
    <w:basedOn w:val="TableNormal"/>
    <w:uiPriority w:val="43"/>
    <w:rsid w:val="00F017D8"/>
    <w:pPr>
      <w:spacing w:before="40" w:after="0"/>
    </w:pPr>
    <w:rPr>
      <w:kern w:val="21"/>
      <w14:ligatures w14:val="standard"/>
    </w:rPr>
    <w:tblPr>
      <w:tblStyleRowBandSize w:val="1"/>
      <w:tblStyleColBandSize w:val="1"/>
      <w:tblBorders>
        <w:top w:val="single" w:sz="18" w:space="0" w:color="FFFFFF" w:themeColor="background1"/>
        <w:left w:val="single" w:sz="18" w:space="0" w:color="FFFFFF" w:themeColor="background1"/>
        <w:bottom w:val="single" w:sz="18" w:space="0" w:color="FFFFFF" w:themeColor="background1"/>
        <w:right w:val="single" w:sz="18" w:space="0" w:color="FFFFFF" w:themeColor="background1"/>
        <w:insideH w:val="single" w:sz="18" w:space="0" w:color="FFFFFF" w:themeColor="background1"/>
        <w:insideV w:val="single" w:sz="18" w:space="0" w:color="FFFFFF" w:themeColor="background1"/>
      </w:tblBorders>
      <w:tblCellMar>
        <w:top w:w="29" w:type="dxa"/>
        <w:bottom w:w="29" w:type="dxa"/>
      </w:tblCellMar>
    </w:tblPr>
    <w:tcPr>
      <w:shd w:val="clear" w:color="auto" w:fill="F2F2F2" w:themeFill="background1" w:themeFillShade="F2"/>
    </w:tcPr>
    <w:tblStylePr w:type="firstRow">
      <w:rPr>
        <w:b/>
        <w:bCs/>
        <w:caps w:val="0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Footer">
    <w:name w:val="footer"/>
    <w:basedOn w:val="Normal"/>
    <w:link w:val="FooterChar"/>
    <w:uiPriority w:val="99"/>
    <w:pPr>
      <w:spacing w:after="0"/>
    </w:pPr>
    <w:rPr>
      <w:caps/>
      <w:color w:val="B85A22" w:themeColor="accent1" w:themeShade="BF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caps/>
      <w:color w:val="B85A22" w:themeColor="accent1" w:themeShade="BF"/>
      <w:sz w:val="18"/>
      <w:szCs w:val="18"/>
    </w:rPr>
  </w:style>
  <w:style w:type="paragraph" w:customStyle="1" w:styleId="RightAlignedText">
    <w:name w:val="Right Aligned Text"/>
    <w:basedOn w:val="Normal"/>
    <w:uiPriority w:val="3"/>
    <w:qFormat/>
    <w:pPr>
      <w:jc w:val="right"/>
    </w:pPr>
  </w:style>
  <w:style w:type="paragraph" w:styleId="Title">
    <w:name w:val="Title"/>
    <w:basedOn w:val="Normal"/>
    <w:link w:val="TitleChar"/>
    <w:uiPriority w:val="1"/>
    <w:qFormat/>
    <w:rsid w:val="0073288E"/>
    <w:pPr>
      <w:pBdr>
        <w:bottom w:val="single" w:sz="18" w:space="1" w:color="0E5563" w:themeColor="accent5"/>
      </w:pBdr>
      <w:spacing w:before="0" w:after="40"/>
      <w:contextualSpacing/>
      <w:jc w:val="center"/>
    </w:pPr>
    <w:rPr>
      <w:rFonts w:asciiTheme="majorHAnsi" w:eastAsiaTheme="majorEastAsia" w:hAnsiTheme="majorHAnsi" w:cstheme="majorBidi"/>
      <w:b/>
      <w:caps/>
      <w:color w:val="0E5563" w:themeColor="accent5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73288E"/>
    <w:rPr>
      <w:rFonts w:asciiTheme="majorHAnsi" w:eastAsiaTheme="majorEastAsia" w:hAnsiTheme="majorHAnsi" w:cstheme="majorBidi"/>
      <w:b/>
      <w:caps/>
      <w:color w:val="0E5563" w:themeColor="accent5"/>
      <w:kern w:val="28"/>
      <w:sz w:val="36"/>
      <w:szCs w:val="56"/>
    </w:rPr>
  </w:style>
  <w:style w:type="character" w:styleId="Strong">
    <w:name w:val="Strong"/>
    <w:uiPriority w:val="5"/>
    <w:unhideWhenUsed/>
    <w:qFormat/>
    <w:rsid w:val="00163B26"/>
    <w:rPr>
      <w:b/>
      <w:color w:val="355D7E" w:themeColor="accent2" w:themeShade="80"/>
    </w:rPr>
  </w:style>
  <w:style w:type="character" w:customStyle="1" w:styleId="Heading3Char">
    <w:name w:val="Heading 3 Char"/>
    <w:basedOn w:val="DefaultParagraphFont"/>
    <w:link w:val="Heading3"/>
    <w:uiPriority w:val="2"/>
    <w:rsid w:val="00163B26"/>
    <w:rPr>
      <w:rFonts w:asciiTheme="majorHAnsi" w:eastAsiaTheme="majorEastAsia" w:hAnsiTheme="majorHAnsi" w:cstheme="majorBidi"/>
      <w:b/>
      <w:caps/>
      <w:color w:val="0E5563" w:themeColor="accent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semiHidden/>
    <w:rPr>
      <w:rFonts w:asciiTheme="majorHAnsi" w:eastAsiaTheme="majorEastAsia" w:hAnsiTheme="majorHAnsi" w:cstheme="majorBidi"/>
      <w:i/>
      <w:iCs/>
      <w:color w:val="B85A22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2"/>
    <w:semiHidden/>
    <w:rPr>
      <w:rFonts w:asciiTheme="majorHAnsi" w:eastAsiaTheme="majorEastAsia" w:hAnsiTheme="majorHAnsi" w:cstheme="majorBidi"/>
      <w:b/>
      <w:i/>
      <w:color w:val="B85A22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2"/>
    <w:semiHidden/>
    <w:rPr>
      <w:rFonts w:asciiTheme="majorHAnsi" w:eastAsiaTheme="majorEastAsia" w:hAnsiTheme="majorHAnsi" w:cstheme="majorBidi"/>
      <w:color w:val="000000" w:themeColor="text1"/>
      <w:kern w:val="21"/>
      <w:sz w:val="18"/>
      <w:szCs w:val="21"/>
      <w14:ligatures w14:val="standard"/>
    </w:rPr>
  </w:style>
  <w:style w:type="character" w:customStyle="1" w:styleId="Heading7Char">
    <w:name w:val="Heading 7 Char"/>
    <w:basedOn w:val="DefaultParagraphFont"/>
    <w:link w:val="Heading7"/>
    <w:uiPriority w:val="2"/>
    <w:semiHidden/>
    <w:rPr>
      <w:rFonts w:asciiTheme="majorHAnsi" w:eastAsiaTheme="majorEastAsia" w:hAnsiTheme="majorHAnsi" w:cstheme="majorBidi"/>
      <w:i/>
      <w:iCs/>
      <w:color w:val="000000" w:themeColor="text1"/>
      <w:kern w:val="21"/>
      <w:sz w:val="18"/>
      <w:szCs w:val="21"/>
      <w14:ligatures w14:val="standard"/>
    </w:rPr>
  </w:style>
  <w:style w:type="character" w:customStyle="1" w:styleId="Heading8Char">
    <w:name w:val="Heading 8 Char"/>
    <w:basedOn w:val="DefaultParagraphFont"/>
    <w:link w:val="Heading8"/>
    <w:uiPriority w:val="2"/>
    <w:semiHidden/>
    <w:rPr>
      <w:rFonts w:asciiTheme="majorHAnsi" w:eastAsiaTheme="majorEastAsia" w:hAnsiTheme="majorHAnsi" w:cstheme="majorBidi"/>
      <w:b/>
      <w:color w:val="000000" w:themeColor="text1"/>
      <w:kern w:val="21"/>
      <w:sz w:val="18"/>
      <w:szCs w:val="21"/>
      <w14:ligatures w14:val="standard"/>
    </w:rPr>
  </w:style>
  <w:style w:type="character" w:customStyle="1" w:styleId="Heading9Char">
    <w:name w:val="Heading 9 Char"/>
    <w:basedOn w:val="DefaultParagraphFont"/>
    <w:link w:val="Heading9"/>
    <w:uiPriority w:val="2"/>
    <w:semiHidden/>
    <w:rPr>
      <w:rFonts w:asciiTheme="majorHAnsi" w:eastAsiaTheme="majorEastAsia" w:hAnsiTheme="majorHAnsi" w:cstheme="majorBidi"/>
      <w:b/>
      <w:i/>
      <w:iCs/>
      <w:color w:val="272727" w:themeColor="text1" w:themeTint="D8"/>
      <w:kern w:val="21"/>
      <w:sz w:val="21"/>
      <w:szCs w:val="21"/>
      <w14:ligatures w14:val="standard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Header">
    <w:name w:val="header"/>
    <w:basedOn w:val="Normal"/>
    <w:link w:val="HeaderChar"/>
    <w:uiPriority w:val="99"/>
    <w:pPr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Pr>
      <w:color w:val="000000" w:themeColor="text1"/>
      <w:kern w:val="21"/>
      <w:sz w:val="21"/>
      <w:szCs w:val="21"/>
      <w14:ligatures w14:val="standard"/>
    </w:rPr>
  </w:style>
  <w:style w:type="table" w:styleId="TableGrid">
    <w:name w:val="Table Grid"/>
    <w:basedOn w:val="TableNormal"/>
    <w:uiPriority w:val="39"/>
    <w:rsid w:val="008C463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zito\AppData\Roaming\Microsoft\Templates\Travel%20expense%20report%20for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AB1BBD34E49426F8D90A27B8CA5A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B2F696-60DA-4417-9CCF-4A589350EB00}"/>
      </w:docPartPr>
      <w:docPartBody>
        <w:p w:rsidR="006A0DF5" w:rsidRDefault="00333743">
          <w:pPr>
            <w:pStyle w:val="4AB1BBD34E49426F8D90A27B8CA5AA2C"/>
          </w:pPr>
          <w:r>
            <w:t>Name</w:t>
          </w:r>
        </w:p>
      </w:docPartBody>
    </w:docPart>
    <w:docPart>
      <w:docPartPr>
        <w:name w:val="910DE37B59434BA78E8969CE3B8C9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FD5771-99AA-423F-91E6-7A151B41B9EA}"/>
      </w:docPartPr>
      <w:docPartBody>
        <w:p w:rsidR="006A0DF5" w:rsidRDefault="00333743">
          <w:pPr>
            <w:pStyle w:val="910DE37B59434BA78E8969CE3B8C991B"/>
          </w:pPr>
          <w:r>
            <w:t>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MS Gothic"/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9EE"/>
    <w:rsid w:val="000E5A58"/>
    <w:rsid w:val="002177BD"/>
    <w:rsid w:val="002E2441"/>
    <w:rsid w:val="00333743"/>
    <w:rsid w:val="003474BB"/>
    <w:rsid w:val="006A0DF5"/>
    <w:rsid w:val="00765273"/>
    <w:rsid w:val="0087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5208DF791D4063B9BF74A4610F1A13">
    <w:name w:val="FF5208DF791D4063B9BF74A4610F1A13"/>
  </w:style>
  <w:style w:type="paragraph" w:customStyle="1" w:styleId="4AB1BBD34E49426F8D90A27B8CA5AA2C">
    <w:name w:val="4AB1BBD34E49426F8D90A27B8CA5AA2C"/>
  </w:style>
  <w:style w:type="paragraph" w:customStyle="1" w:styleId="F7D9DF41E0C9486AB2F0ABA66AFBCBB5">
    <w:name w:val="F7D9DF41E0C9486AB2F0ABA66AFBCBB5"/>
  </w:style>
  <w:style w:type="paragraph" w:customStyle="1" w:styleId="DA38F496003D4A23B85400316B31BFD8">
    <w:name w:val="DA38F496003D4A23B85400316B31BFD8"/>
  </w:style>
  <w:style w:type="paragraph" w:customStyle="1" w:styleId="6A9FD373F03D459CAAC3F1662B3E66CD">
    <w:name w:val="6A9FD373F03D459CAAC3F1662B3E66CD"/>
  </w:style>
  <w:style w:type="paragraph" w:customStyle="1" w:styleId="910DE37B59434BA78E8969CE3B8C991B">
    <w:name w:val="910DE37B59434BA78E8969CE3B8C991B"/>
  </w:style>
  <w:style w:type="paragraph" w:customStyle="1" w:styleId="1A6025E98BF843A594F1E8A3856AAA34">
    <w:name w:val="1A6025E98BF843A594F1E8A3856AAA34"/>
  </w:style>
  <w:style w:type="paragraph" w:customStyle="1" w:styleId="1831D5E6BFAA453AAB88495BCE760CB7">
    <w:name w:val="1831D5E6BFAA453AAB88495BCE760CB7"/>
  </w:style>
  <w:style w:type="paragraph" w:customStyle="1" w:styleId="8F6DE063A25E408789F88B0E80D3A5F9">
    <w:name w:val="8F6DE063A25E408789F88B0E80D3A5F9"/>
  </w:style>
  <w:style w:type="paragraph" w:customStyle="1" w:styleId="7AA5876A6EB94B52A46D2122899831BB">
    <w:name w:val="7AA5876A6EB94B52A46D2122899831BB"/>
  </w:style>
  <w:style w:type="paragraph" w:customStyle="1" w:styleId="15D34E5B6A3B40ECB01105559DB6193F">
    <w:name w:val="15D34E5B6A3B40ECB01105559DB6193F"/>
  </w:style>
  <w:style w:type="paragraph" w:customStyle="1" w:styleId="961F2193FE3D40E486EA8A1B97B4AB58">
    <w:name w:val="961F2193FE3D40E486EA8A1B97B4AB58"/>
  </w:style>
  <w:style w:type="paragraph" w:customStyle="1" w:styleId="9D6E1ADFEF51415EB194714831C7CB5C">
    <w:name w:val="9D6E1ADFEF51415EB194714831C7CB5C"/>
  </w:style>
  <w:style w:type="paragraph" w:customStyle="1" w:styleId="37EDB58308934CEABC68626480889F47">
    <w:name w:val="37EDB58308934CEABC68626480889F47"/>
  </w:style>
  <w:style w:type="paragraph" w:customStyle="1" w:styleId="5225B89F50FA4EA68E6BEA8F42E19ED1">
    <w:name w:val="5225B89F50FA4EA68E6BEA8F42E19ED1"/>
  </w:style>
  <w:style w:type="paragraph" w:customStyle="1" w:styleId="94860290779D45DF9E44941E858E4141">
    <w:name w:val="94860290779D45DF9E44941E858E4141"/>
  </w:style>
  <w:style w:type="paragraph" w:customStyle="1" w:styleId="77DC224D163749EA908659FE62B2542F">
    <w:name w:val="77DC224D163749EA908659FE62B2542F"/>
  </w:style>
  <w:style w:type="paragraph" w:customStyle="1" w:styleId="26D6BBDFAD0B4B14A1B164FA7DD22809">
    <w:name w:val="26D6BBDFAD0B4B14A1B164FA7DD22809"/>
  </w:style>
  <w:style w:type="paragraph" w:customStyle="1" w:styleId="265EA90FABC540CCA6A4B86EFA95CB14">
    <w:name w:val="265EA90FABC540CCA6A4B86EFA95CB14"/>
  </w:style>
  <w:style w:type="paragraph" w:customStyle="1" w:styleId="2ADF7A4B3AD646E9AD797735A9F9E9AD">
    <w:name w:val="2ADF7A4B3AD646E9AD797735A9F9E9AD"/>
  </w:style>
  <w:style w:type="paragraph" w:customStyle="1" w:styleId="F8A7DA0A1E8746DBBE19639F6973E1A5">
    <w:name w:val="F8A7DA0A1E8746DBBE19639F6973E1A5"/>
  </w:style>
  <w:style w:type="paragraph" w:customStyle="1" w:styleId="C9BF5BB7A54742B4B317E7915312F282">
    <w:name w:val="C9BF5BB7A54742B4B317E7915312F282"/>
  </w:style>
  <w:style w:type="paragraph" w:customStyle="1" w:styleId="DDFE2AC991C846CD9F938ABCC4B54AB6">
    <w:name w:val="DDFE2AC991C846CD9F938ABCC4B54AB6"/>
  </w:style>
  <w:style w:type="paragraph" w:customStyle="1" w:styleId="68F447EC6CE64BCE8F9BA08B7FFB6862">
    <w:name w:val="68F447EC6CE64BCE8F9BA08B7FFB6862"/>
  </w:style>
  <w:style w:type="paragraph" w:customStyle="1" w:styleId="5ECE3BA206A84DDE9137ED9187DF0B69">
    <w:name w:val="5ECE3BA206A84DDE9137ED9187DF0B69"/>
  </w:style>
  <w:style w:type="paragraph" w:customStyle="1" w:styleId="4A1BD50BB7F24E7A86E2D01935D60DCE">
    <w:name w:val="4A1BD50BB7F24E7A86E2D01935D60DCE"/>
  </w:style>
  <w:style w:type="paragraph" w:customStyle="1" w:styleId="1CE4CC2D5EA346EDA3FC5AC4E2FDA9C2">
    <w:name w:val="1CE4CC2D5EA346EDA3FC5AC4E2FDA9C2"/>
  </w:style>
  <w:style w:type="paragraph" w:customStyle="1" w:styleId="32CBCA693F734E9CAF65D79A5AA18F24">
    <w:name w:val="32CBCA693F734E9CAF65D79A5AA18F24"/>
  </w:style>
  <w:style w:type="paragraph" w:customStyle="1" w:styleId="07E55D21169E4F1D98A037685B7FC51E">
    <w:name w:val="07E55D21169E4F1D98A037685B7FC51E"/>
  </w:style>
  <w:style w:type="paragraph" w:customStyle="1" w:styleId="D51C9D460CA04CF3BBA17657A118C9E2">
    <w:name w:val="D51C9D460CA04CF3BBA17657A118C9E2"/>
  </w:style>
  <w:style w:type="paragraph" w:customStyle="1" w:styleId="90971F29C7E4452091633FBDC70E1545">
    <w:name w:val="90971F29C7E4452091633FBDC70E1545"/>
  </w:style>
  <w:style w:type="paragraph" w:customStyle="1" w:styleId="8FA425BF72C049CC973A8B5CF924FAB2">
    <w:name w:val="8FA425BF72C049CC973A8B5CF924FAB2"/>
  </w:style>
  <w:style w:type="paragraph" w:customStyle="1" w:styleId="B260205D036140639584B06D49858517">
    <w:name w:val="B260205D036140639584B06D49858517"/>
  </w:style>
  <w:style w:type="paragraph" w:customStyle="1" w:styleId="AAA0671B1A8A4C3D8C4A78A9F0D383F3">
    <w:name w:val="AAA0671B1A8A4C3D8C4A78A9F0D383F3"/>
  </w:style>
  <w:style w:type="paragraph" w:customStyle="1" w:styleId="800100A3861B4F66BD45CCD2FD58C251">
    <w:name w:val="800100A3861B4F66BD45CCD2FD58C251"/>
  </w:style>
  <w:style w:type="paragraph" w:customStyle="1" w:styleId="A6DB8379DCCB463A9E1F5EA290A8E74B">
    <w:name w:val="A6DB8379DCCB463A9E1F5EA290A8E74B"/>
  </w:style>
  <w:style w:type="paragraph" w:customStyle="1" w:styleId="0E9A84BDC15A4E0097B3940684101CD6">
    <w:name w:val="0E9A84BDC15A4E0097B3940684101CD6"/>
  </w:style>
  <w:style w:type="paragraph" w:customStyle="1" w:styleId="D2A9D3883DA4486199092EDCBE65C48B">
    <w:name w:val="D2A9D3883DA4486199092EDCBE65C48B"/>
  </w:style>
  <w:style w:type="paragraph" w:customStyle="1" w:styleId="CC8ED06668C64A389CABF7C398F72ADC">
    <w:name w:val="CC8ED06668C64A389CABF7C398F72ADC"/>
  </w:style>
  <w:style w:type="paragraph" w:customStyle="1" w:styleId="7376FB0DF4724A6D80E1F6F17EC783A9">
    <w:name w:val="7376FB0DF4724A6D80E1F6F17EC783A9"/>
  </w:style>
  <w:style w:type="paragraph" w:customStyle="1" w:styleId="AC18D15CB3CA497D9BD107A7B81A9148">
    <w:name w:val="AC18D15CB3CA497D9BD107A7B81A9148"/>
  </w:style>
  <w:style w:type="paragraph" w:customStyle="1" w:styleId="90FADC0DE7A84914A431C4C9AEF18A08">
    <w:name w:val="90FADC0DE7A84914A431C4C9AEF18A08"/>
  </w:style>
  <w:style w:type="paragraph" w:customStyle="1" w:styleId="A01A2B7B211047A7B3FDB97E240E7392">
    <w:name w:val="A01A2B7B211047A7B3FDB97E240E7392"/>
  </w:style>
  <w:style w:type="paragraph" w:customStyle="1" w:styleId="7F8C716B0CFB4DBBB74AB70705616B1D">
    <w:name w:val="7F8C716B0CFB4DBBB74AB70705616B1D"/>
  </w:style>
  <w:style w:type="paragraph" w:customStyle="1" w:styleId="E6952C9388714F04960CF6A7C8EB223D">
    <w:name w:val="E6952C9388714F04960CF6A7C8EB223D"/>
  </w:style>
  <w:style w:type="paragraph" w:customStyle="1" w:styleId="62764ED701754C7FA9939BFC8A9901DB">
    <w:name w:val="62764ED701754C7FA9939BFC8A9901DB"/>
  </w:style>
  <w:style w:type="paragraph" w:customStyle="1" w:styleId="4FF7A55365204672950487C46E1E6978">
    <w:name w:val="4FF7A55365204672950487C46E1E6978"/>
  </w:style>
  <w:style w:type="paragraph" w:customStyle="1" w:styleId="E4873353A7E74C308C42A9C15F79CF0E">
    <w:name w:val="E4873353A7E74C308C42A9C15F79CF0E"/>
  </w:style>
  <w:style w:type="paragraph" w:customStyle="1" w:styleId="49B97CD315F54C48ABB5BE2B49D5EF63">
    <w:name w:val="49B97CD315F54C48ABB5BE2B49D5EF63"/>
  </w:style>
  <w:style w:type="character" w:styleId="Strong">
    <w:name w:val="Strong"/>
    <w:uiPriority w:val="5"/>
    <w:unhideWhenUsed/>
    <w:qFormat/>
    <w:rsid w:val="008749EE"/>
    <w:rPr>
      <w:color w:val="2E74B5" w:themeColor="accent1" w:themeShade="BF"/>
    </w:rPr>
  </w:style>
  <w:style w:type="paragraph" w:customStyle="1" w:styleId="B3548950073B4EAFB4C8787A6D1DD4A6">
    <w:name w:val="B3548950073B4EAFB4C8787A6D1DD4A6"/>
  </w:style>
  <w:style w:type="paragraph" w:customStyle="1" w:styleId="F50A5F329E5546A98F3312E86FF10310">
    <w:name w:val="F50A5F329E5546A98F3312E86FF10310"/>
  </w:style>
  <w:style w:type="paragraph" w:customStyle="1" w:styleId="089C9C26E65740ADB25779B9DA923898">
    <w:name w:val="089C9C26E65740ADB25779B9DA923898"/>
  </w:style>
  <w:style w:type="paragraph" w:customStyle="1" w:styleId="4B9D15D39D7F4F4DB957E6DEF3F0A246">
    <w:name w:val="4B9D15D39D7F4F4DB957E6DEF3F0A246"/>
  </w:style>
  <w:style w:type="paragraph" w:customStyle="1" w:styleId="F3A246303C2246079B2007BDC7463760">
    <w:name w:val="F3A246303C2246079B2007BDC7463760"/>
  </w:style>
  <w:style w:type="paragraph" w:customStyle="1" w:styleId="5EC68CBD1BE74FDEB181FCDA4AF8C735">
    <w:name w:val="5EC68CBD1BE74FDEB181FCDA4AF8C735"/>
  </w:style>
  <w:style w:type="paragraph" w:customStyle="1" w:styleId="59E12FE4B669452B9F10F65CCC3691ED">
    <w:name w:val="59E12FE4B669452B9F10F65CCC3691ED"/>
  </w:style>
  <w:style w:type="paragraph" w:customStyle="1" w:styleId="836FCD9AA33C429780E7C5F905E0C768">
    <w:name w:val="836FCD9AA33C429780E7C5F905E0C768"/>
  </w:style>
  <w:style w:type="paragraph" w:customStyle="1" w:styleId="7F9816582FDD4E8A811B18B96DAC5C69">
    <w:name w:val="7F9816582FDD4E8A811B18B96DAC5C69"/>
  </w:style>
  <w:style w:type="paragraph" w:customStyle="1" w:styleId="CFE480BA8E654ECAAC9809766BE19213">
    <w:name w:val="CFE480BA8E654ECAAC9809766BE19213"/>
  </w:style>
  <w:style w:type="paragraph" w:customStyle="1" w:styleId="2701EDB475494BB49A99150F5E3281F0">
    <w:name w:val="2701EDB475494BB49A99150F5E3281F0"/>
  </w:style>
  <w:style w:type="paragraph" w:customStyle="1" w:styleId="0CDC94303C8B4BB9AB2A43C479D763A8">
    <w:name w:val="0CDC94303C8B4BB9AB2A43C479D763A8"/>
  </w:style>
  <w:style w:type="paragraph" w:customStyle="1" w:styleId="B59BFB0F58B049609AD9275F8255C5F9">
    <w:name w:val="B59BFB0F58B049609AD9275F8255C5F9"/>
  </w:style>
  <w:style w:type="paragraph" w:customStyle="1" w:styleId="5094EB298D98418B90013C3857AAB407">
    <w:name w:val="5094EB298D98418B90013C3857AAB407"/>
  </w:style>
  <w:style w:type="paragraph" w:customStyle="1" w:styleId="30E841B3E779459EB09418BE1B315D0B">
    <w:name w:val="30E841B3E779459EB09418BE1B315D0B"/>
  </w:style>
  <w:style w:type="paragraph" w:customStyle="1" w:styleId="0F1D1F463DA149879FF57CA7DFDF4147">
    <w:name w:val="0F1D1F463DA149879FF57CA7DFDF4147"/>
  </w:style>
  <w:style w:type="paragraph" w:customStyle="1" w:styleId="3DE3D8050D2B4D4C936616133FE8F8BD">
    <w:name w:val="3DE3D8050D2B4D4C936616133FE8F8BD"/>
  </w:style>
  <w:style w:type="paragraph" w:customStyle="1" w:styleId="C6D8A30F12474AF584EDB1D4BA8E989E">
    <w:name w:val="C6D8A30F12474AF584EDB1D4BA8E989E"/>
  </w:style>
  <w:style w:type="paragraph" w:customStyle="1" w:styleId="142FC5CC5CD443CC99D6010270BDC1CF">
    <w:name w:val="142FC5CC5CD443CC99D6010270BDC1CF"/>
  </w:style>
  <w:style w:type="paragraph" w:customStyle="1" w:styleId="79248180F0F34FB9A162F835618B12A6">
    <w:name w:val="79248180F0F34FB9A162F835618B12A6"/>
  </w:style>
  <w:style w:type="paragraph" w:customStyle="1" w:styleId="7B954C6090B44AED863B5C5E966E783C">
    <w:name w:val="7B954C6090B44AED863B5C5E966E783C"/>
  </w:style>
  <w:style w:type="paragraph" w:customStyle="1" w:styleId="567A61D2C6C347A18AD7D2B0F58468EF">
    <w:name w:val="567A61D2C6C347A18AD7D2B0F58468EF"/>
  </w:style>
  <w:style w:type="paragraph" w:customStyle="1" w:styleId="CFA4B41551A248DBAEE990BED027FDF4">
    <w:name w:val="CFA4B41551A248DBAEE990BED027FDF4"/>
  </w:style>
  <w:style w:type="paragraph" w:customStyle="1" w:styleId="9B5AE4C28ECF4FCEAB274EF1A5A101F6">
    <w:name w:val="9B5AE4C28ECF4FCEAB274EF1A5A101F6"/>
  </w:style>
  <w:style w:type="paragraph" w:customStyle="1" w:styleId="A8B45ADCA6554D80930534816FF46A1A">
    <w:name w:val="A8B45ADCA6554D80930534816FF46A1A"/>
  </w:style>
  <w:style w:type="paragraph" w:customStyle="1" w:styleId="281DC5F1DB4340578EB492CF04A1C585">
    <w:name w:val="281DC5F1DB4340578EB492CF04A1C585"/>
  </w:style>
  <w:style w:type="paragraph" w:customStyle="1" w:styleId="05EABEB43E6B496586EAC1D9D6F3B855">
    <w:name w:val="05EABEB43E6B496586EAC1D9D6F3B855"/>
  </w:style>
  <w:style w:type="paragraph" w:customStyle="1" w:styleId="8C8B19F11BFA4893A96C8E2DAA998E7F">
    <w:name w:val="8C8B19F11BFA4893A96C8E2DAA998E7F"/>
  </w:style>
  <w:style w:type="paragraph" w:customStyle="1" w:styleId="7CFD14ACE01D46DCAFBCD7CC0F58F0F9">
    <w:name w:val="7CFD14ACE01D46DCAFBCD7CC0F58F0F9"/>
  </w:style>
  <w:style w:type="paragraph" w:customStyle="1" w:styleId="2B4C6EDF77E545DA9B13CC2BE775405F">
    <w:name w:val="2B4C6EDF77E545DA9B13CC2BE775405F"/>
  </w:style>
  <w:style w:type="paragraph" w:customStyle="1" w:styleId="0ABB5B106B5349F5AAA3C5CA0C210C7F">
    <w:name w:val="0ABB5B106B5349F5AAA3C5CA0C210C7F"/>
  </w:style>
  <w:style w:type="paragraph" w:customStyle="1" w:styleId="40A3B9B229D845E7BCED33ECBA4A9773">
    <w:name w:val="40A3B9B229D845E7BCED33ECBA4A9773"/>
  </w:style>
  <w:style w:type="paragraph" w:customStyle="1" w:styleId="01203B395F594A9AB92055B4D072C6DD">
    <w:name w:val="01203B395F594A9AB92055B4D072C6DD"/>
  </w:style>
  <w:style w:type="paragraph" w:customStyle="1" w:styleId="02574636F3F44DB798481D8D63F99BA0">
    <w:name w:val="02574636F3F44DB798481D8D63F99BA0"/>
  </w:style>
  <w:style w:type="paragraph" w:customStyle="1" w:styleId="C3870606BADB4B24A1BFAAE3E9F3594E">
    <w:name w:val="C3870606BADB4B24A1BFAAE3E9F3594E"/>
  </w:style>
  <w:style w:type="paragraph" w:customStyle="1" w:styleId="56DCCA5E917342CBA07F851C60F8B21B">
    <w:name w:val="56DCCA5E917342CBA07F851C60F8B21B"/>
  </w:style>
  <w:style w:type="paragraph" w:customStyle="1" w:styleId="0A75128614E14630A33B1DE8E7786D4F">
    <w:name w:val="0A75128614E14630A33B1DE8E7786D4F"/>
  </w:style>
  <w:style w:type="paragraph" w:customStyle="1" w:styleId="06362EEB179A4C46BDA24DC9D81A34C4">
    <w:name w:val="06362EEB179A4C46BDA24DC9D81A34C4"/>
  </w:style>
  <w:style w:type="paragraph" w:customStyle="1" w:styleId="ECC3BA6D629C487D919FEAFABCEB54B2">
    <w:name w:val="ECC3BA6D629C487D919FEAFABCEB54B2"/>
  </w:style>
  <w:style w:type="paragraph" w:customStyle="1" w:styleId="223643DEE1444E84A51A03F58A03CF12">
    <w:name w:val="223643DEE1444E84A51A03F58A03CF12"/>
  </w:style>
  <w:style w:type="paragraph" w:customStyle="1" w:styleId="0DA0B024AE5C45909AAC8BCF8351A001">
    <w:name w:val="0DA0B024AE5C45909AAC8BCF8351A001"/>
  </w:style>
  <w:style w:type="paragraph" w:customStyle="1" w:styleId="84D7C25E168842698B1257E4E4F5950E">
    <w:name w:val="84D7C25E168842698B1257E4E4F5950E"/>
  </w:style>
  <w:style w:type="paragraph" w:customStyle="1" w:styleId="1879A3BE245846D4A12E54C4098FC180">
    <w:name w:val="1879A3BE245846D4A12E54C4098FC180"/>
  </w:style>
  <w:style w:type="paragraph" w:customStyle="1" w:styleId="8FBC37C7F48C4AC8A97B5E6E99B8F9EC">
    <w:name w:val="8FBC37C7F48C4AC8A97B5E6E99B8F9EC"/>
  </w:style>
  <w:style w:type="paragraph" w:customStyle="1" w:styleId="4A669F30C2BF44DFAB7BC50ACAC0444B">
    <w:name w:val="4A669F30C2BF44DFAB7BC50ACAC0444B"/>
  </w:style>
  <w:style w:type="paragraph" w:customStyle="1" w:styleId="ECA8EA91DEED42649F5FEAAD8F79D129">
    <w:name w:val="ECA8EA91DEED42649F5FEAAD8F79D129"/>
  </w:style>
  <w:style w:type="paragraph" w:customStyle="1" w:styleId="AABF8F7917924415B14E76F181144C1E">
    <w:name w:val="AABF8F7917924415B14E76F181144C1E"/>
  </w:style>
  <w:style w:type="paragraph" w:customStyle="1" w:styleId="4052042DA533428681347E8A1DF8DA74">
    <w:name w:val="4052042DA533428681347E8A1DF8DA74"/>
  </w:style>
  <w:style w:type="paragraph" w:customStyle="1" w:styleId="7C42212904B444F0BF9A68871A422A81">
    <w:name w:val="7C42212904B444F0BF9A68871A422A81"/>
  </w:style>
  <w:style w:type="paragraph" w:customStyle="1" w:styleId="ECB8E85FEA8C449182414D8514DDADFB">
    <w:name w:val="ECB8E85FEA8C449182414D8514DDADFB"/>
  </w:style>
  <w:style w:type="paragraph" w:customStyle="1" w:styleId="8CFC47382BF644B09660DC53D09E65C6">
    <w:name w:val="8CFC47382BF644B09660DC53D09E65C6"/>
  </w:style>
  <w:style w:type="paragraph" w:customStyle="1" w:styleId="DF46867C2BDE4187ACA5AC757DD9B345">
    <w:name w:val="DF46867C2BDE4187ACA5AC757DD9B345"/>
  </w:style>
  <w:style w:type="paragraph" w:customStyle="1" w:styleId="AEC40AAE58104F9FA7F963B55639592C">
    <w:name w:val="AEC40AAE58104F9FA7F963B55639592C"/>
  </w:style>
  <w:style w:type="paragraph" w:customStyle="1" w:styleId="2F20046BDD09403898D0AA3DFA426257">
    <w:name w:val="2F20046BDD09403898D0AA3DFA426257"/>
  </w:style>
  <w:style w:type="paragraph" w:customStyle="1" w:styleId="B47569B7FD0444E3B6094493BCB5FBCB">
    <w:name w:val="B47569B7FD0444E3B6094493BCB5FBCB"/>
  </w:style>
  <w:style w:type="paragraph" w:customStyle="1" w:styleId="CE5421793F994D2BBD95C820AB1ABB1C">
    <w:name w:val="CE5421793F994D2BBD95C820AB1ABB1C"/>
  </w:style>
  <w:style w:type="paragraph" w:customStyle="1" w:styleId="1B7D2D94133946B1A610C42C526FC8FE">
    <w:name w:val="1B7D2D94133946B1A610C42C526FC8FE"/>
  </w:style>
  <w:style w:type="paragraph" w:customStyle="1" w:styleId="7B2C8493E18047658D0BD38BA427F89E">
    <w:name w:val="7B2C8493E18047658D0BD38BA427F89E"/>
  </w:style>
  <w:style w:type="paragraph" w:customStyle="1" w:styleId="707605FEBA3B4481858F9996D6831575">
    <w:name w:val="707605FEBA3B4481858F9996D6831575"/>
  </w:style>
  <w:style w:type="paragraph" w:customStyle="1" w:styleId="9225E14997C04472AF55877218D8C6B0">
    <w:name w:val="9225E14997C04472AF55877218D8C6B0"/>
  </w:style>
  <w:style w:type="paragraph" w:customStyle="1" w:styleId="4E6A563FFB834C719B46C13AA0C00A0D">
    <w:name w:val="4E6A563FFB834C719B46C13AA0C00A0D"/>
    <w:rsid w:val="008749EE"/>
  </w:style>
  <w:style w:type="paragraph" w:customStyle="1" w:styleId="9A0AF825A894410F9364029EDFED7ACA">
    <w:name w:val="9A0AF825A894410F9364029EDFED7ACA"/>
    <w:rsid w:val="008749EE"/>
  </w:style>
  <w:style w:type="paragraph" w:customStyle="1" w:styleId="9345B99879D142DA87C5721047B0A92F">
    <w:name w:val="9345B99879D142DA87C5721047B0A92F"/>
    <w:rsid w:val="008749EE"/>
  </w:style>
  <w:style w:type="paragraph" w:customStyle="1" w:styleId="B688A0110BA9442F88648FD2F3D55855">
    <w:name w:val="B688A0110BA9442F88648FD2F3D55855"/>
    <w:rsid w:val="008749EE"/>
  </w:style>
  <w:style w:type="paragraph" w:customStyle="1" w:styleId="72C5B2CF53F8431D86D3A80ECF03E889">
    <w:name w:val="72C5B2CF53F8431D86D3A80ECF03E889"/>
    <w:rsid w:val="008749EE"/>
  </w:style>
  <w:style w:type="paragraph" w:customStyle="1" w:styleId="E0D011E2870849A1854B52C992F56EB2">
    <w:name w:val="E0D011E2870849A1854B52C992F56EB2"/>
    <w:rsid w:val="008749EE"/>
  </w:style>
  <w:style w:type="paragraph" w:customStyle="1" w:styleId="CD62B888BB9843CB8F3340BBF69023E0">
    <w:name w:val="CD62B888BB9843CB8F3340BBF69023E0"/>
    <w:rsid w:val="008749EE"/>
  </w:style>
  <w:style w:type="paragraph" w:customStyle="1" w:styleId="520AB2F14E4740289C1438A6BDC45093">
    <w:name w:val="520AB2F14E4740289C1438A6BDC45093"/>
    <w:rsid w:val="008749EE"/>
  </w:style>
  <w:style w:type="paragraph" w:customStyle="1" w:styleId="B92917BCFBFF4094BA2580249DEDB254">
    <w:name w:val="B92917BCFBFF4094BA2580249DEDB254"/>
    <w:rsid w:val="008749EE"/>
  </w:style>
  <w:style w:type="paragraph" w:customStyle="1" w:styleId="D7A2C26F66CE4DF1AD84E1E9348DF07D">
    <w:name w:val="D7A2C26F66CE4DF1AD84E1E9348DF07D"/>
    <w:rsid w:val="008749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Travel Expense">
  <a:themeElements>
    <a:clrScheme name="Custom 236">
      <a:dk1>
        <a:sysClr val="windowText" lastClr="000000"/>
      </a:dk1>
      <a:lt1>
        <a:sysClr val="window" lastClr="FFFFFF"/>
      </a:lt1>
      <a:dk2>
        <a:srgbClr val="08323A"/>
      </a:dk2>
      <a:lt2>
        <a:srgbClr val="CAD3D2"/>
      </a:lt2>
      <a:accent1>
        <a:srgbClr val="DD8047"/>
      </a:accent1>
      <a:accent2>
        <a:srgbClr val="94B6D2"/>
      </a:accent2>
      <a:accent3>
        <a:srgbClr val="787878"/>
      </a:accent3>
      <a:accent4>
        <a:srgbClr val="FFC40C"/>
      </a:accent4>
      <a:accent5>
        <a:srgbClr val="0E5563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pothecary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23D98-D709-41D6-8E20-8ACFD3D7342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08A30EE-CBBD-4AF5-9D3F-CB7320CBE9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64E6B0-3DCE-4CC9-AB34-D396C6E1E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7D0A4D-1CE6-4E89-AB55-0A98C6237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 expense report form</Template>
  <TotalTime>1</TotalTime>
  <Pages>1</Pages>
  <Words>204</Words>
  <Characters>1163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Guy V. Zito</dc:creator>
  <cp:keywords/>
  <dc:description/>
  <cp:lastModifiedBy>Guy V. Zito</cp:lastModifiedBy>
  <cp:revision>2</cp:revision>
  <dcterms:created xsi:type="dcterms:W3CDTF">2019-05-20T12:17:00Z</dcterms:created>
  <dcterms:modified xsi:type="dcterms:W3CDTF">2019-05-20T12:17:00Z</dcterms:modified>
</cp:coreProperties>
</file>